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5CE" w:rsidRPr="00DB15CE" w:rsidRDefault="00DB15CE" w:rsidP="00DB15CE">
      <w:pPr>
        <w:adjustRightInd w:val="0"/>
        <w:snapToGrid w:val="0"/>
        <w:rPr>
          <w:rFonts w:ascii="SKF Chevin Medium" w:eastAsia="幼圆" w:hAnsi="SKF Chevin Medium"/>
          <w:b/>
          <w:color w:val="002850" w:themeColor="accent3"/>
          <w:sz w:val="24"/>
        </w:rPr>
      </w:pPr>
      <w:r w:rsidRPr="00DB15CE">
        <w:rPr>
          <w:rFonts w:ascii="SKF Chevin Medium" w:eastAsia="幼圆" w:hAnsi="SKF Chevin Medium" w:hint="eastAsia"/>
          <w:b/>
          <w:color w:val="002850" w:themeColor="accent3"/>
          <w:sz w:val="24"/>
        </w:rPr>
        <w:t>公司简介</w:t>
      </w:r>
    </w:p>
    <w:p w:rsidR="00DB15CE" w:rsidRPr="00DB15CE" w:rsidRDefault="00DB15CE" w:rsidP="000B11EA">
      <w:pPr>
        <w:adjustRightInd w:val="0"/>
        <w:snapToGrid w:val="0"/>
        <w:rPr>
          <w:rFonts w:ascii="SKF Chevin Medium" w:eastAsia="幼圆" w:hAnsi="SKF Chevin Medium"/>
          <w:color w:val="002850" w:themeColor="accent3"/>
          <w:sz w:val="24"/>
        </w:rPr>
      </w:pPr>
      <w:r w:rsidRPr="00DB15CE">
        <w:rPr>
          <w:rFonts w:ascii="SKF Chevin Medium" w:eastAsia="幼圆" w:hAnsi="SKF Chevin Medium"/>
          <w:color w:val="002850" w:themeColor="accent3"/>
          <w:sz w:val="24"/>
        </w:rPr>
        <w:t>斯</w:t>
      </w:r>
      <w:proofErr w:type="gramStart"/>
      <w:r w:rsidRPr="00DB15CE">
        <w:rPr>
          <w:rFonts w:ascii="SKF Chevin Medium" w:eastAsia="幼圆" w:hAnsi="SKF Chevin Medium"/>
          <w:color w:val="002850" w:themeColor="accent3"/>
          <w:sz w:val="24"/>
        </w:rPr>
        <w:t>凯</w:t>
      </w:r>
      <w:proofErr w:type="gramEnd"/>
      <w:r w:rsidRPr="00DB15CE">
        <w:rPr>
          <w:rFonts w:ascii="SKF Chevin Medium" w:eastAsia="幼圆" w:hAnsi="SKF Chevin Medium"/>
          <w:color w:val="002850" w:themeColor="accent3"/>
          <w:sz w:val="24"/>
        </w:rPr>
        <w:t>孚（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SKF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）于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1907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年在瑞典哥德堡成立，是世界轴承行业领袖，拥有轴承、密封、润滑、机电一体化和服务五大平台。在全球拥有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110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家制造单位，在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130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个国家拥有销售公司，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15000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多家经销商遍布世界各地，以其先进的电子商务及销售平台为客户提供优质的产品及服务。</w:t>
      </w:r>
    </w:p>
    <w:p w:rsidR="00DB15CE" w:rsidRPr="00DB15CE" w:rsidRDefault="00DB15CE" w:rsidP="000B11EA">
      <w:pPr>
        <w:adjustRightInd w:val="0"/>
        <w:snapToGrid w:val="0"/>
        <w:rPr>
          <w:rFonts w:ascii="SKF Chevin Medium" w:eastAsia="幼圆" w:hAnsi="SKF Chevin Medium"/>
          <w:color w:val="002850" w:themeColor="accent3"/>
          <w:sz w:val="24"/>
        </w:rPr>
      </w:pPr>
      <w:r w:rsidRPr="00DB15CE">
        <w:rPr>
          <w:rFonts w:ascii="SKF Chevin Medium" w:eastAsia="幼圆" w:hAnsi="SKF Chevin Medium"/>
          <w:color w:val="002850" w:themeColor="accent3"/>
          <w:sz w:val="24"/>
        </w:rPr>
        <w:t>斯</w:t>
      </w:r>
      <w:proofErr w:type="gramStart"/>
      <w:r w:rsidRPr="00DB15CE">
        <w:rPr>
          <w:rFonts w:ascii="SKF Chevin Medium" w:eastAsia="幼圆" w:hAnsi="SKF Chevin Medium"/>
          <w:color w:val="002850" w:themeColor="accent3"/>
          <w:sz w:val="24"/>
        </w:rPr>
        <w:t>凯</w:t>
      </w:r>
      <w:proofErr w:type="gramEnd"/>
      <w:r w:rsidRPr="00DB15CE">
        <w:rPr>
          <w:rFonts w:ascii="SKF Chevin Medium" w:eastAsia="幼圆" w:hAnsi="SKF Chevin Medium"/>
          <w:color w:val="002850" w:themeColor="accent3"/>
          <w:sz w:val="24"/>
        </w:rPr>
        <w:t>孚密封系统（芜湖）有限公司（以下简称斯</w:t>
      </w:r>
      <w:proofErr w:type="gramStart"/>
      <w:r w:rsidRPr="00DB15CE">
        <w:rPr>
          <w:rFonts w:ascii="SKF Chevin Medium" w:eastAsia="幼圆" w:hAnsi="SKF Chevin Medium"/>
          <w:color w:val="002850" w:themeColor="accent3"/>
          <w:sz w:val="24"/>
        </w:rPr>
        <w:t>凯</w:t>
      </w:r>
      <w:proofErr w:type="gramEnd"/>
      <w:r w:rsidRPr="00DB15CE">
        <w:rPr>
          <w:rFonts w:ascii="SKF Chevin Medium" w:eastAsia="幼圆" w:hAnsi="SKF Chevin Medium"/>
          <w:color w:val="002850" w:themeColor="accent3"/>
          <w:sz w:val="24"/>
        </w:rPr>
        <w:t>孚芜湖）隶属斯</w:t>
      </w:r>
      <w:proofErr w:type="gramStart"/>
      <w:r w:rsidRPr="00DB15CE">
        <w:rPr>
          <w:rFonts w:ascii="SKF Chevin Medium" w:eastAsia="幼圆" w:hAnsi="SKF Chevin Medium"/>
          <w:color w:val="002850" w:themeColor="accent3"/>
          <w:sz w:val="24"/>
        </w:rPr>
        <w:t>凯</w:t>
      </w:r>
      <w:proofErr w:type="gramEnd"/>
      <w:r w:rsidRPr="00DB15CE">
        <w:rPr>
          <w:rFonts w:ascii="SKF Chevin Medium" w:eastAsia="幼圆" w:hAnsi="SKF Chevin Medium"/>
          <w:color w:val="002850" w:themeColor="accent3"/>
          <w:sz w:val="24"/>
        </w:rPr>
        <w:t>孚密封系统，成立于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1996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年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12</w:t>
      </w:r>
      <w:r w:rsidRPr="00DB15CE">
        <w:rPr>
          <w:rFonts w:ascii="SKF Chevin Medium" w:eastAsia="幼圆" w:hAnsi="SKF Chevin Medium"/>
          <w:color w:val="002850" w:themeColor="accent3"/>
          <w:sz w:val="24"/>
        </w:rPr>
        <w:t>月，是一家外商独资企业，专业开发、生产和销售用于汽车业及其他工业的高质量油封制品和橡胶、塑料、密封件制品，并提供上述产品的应用与销售服务，在中国处于领先地位。</w:t>
      </w:r>
    </w:p>
    <w:p w:rsidR="00F541D1" w:rsidRDefault="00DB15CE" w:rsidP="000B11EA">
      <w:pPr>
        <w:adjustRightInd w:val="0"/>
        <w:snapToGrid w:val="0"/>
        <w:rPr>
          <w:rFonts w:ascii="SKF Chevin Medium" w:eastAsia="幼圆" w:hAnsi="SKF Chevin Medium"/>
          <w:color w:val="002850" w:themeColor="accent3"/>
          <w:sz w:val="24"/>
        </w:rPr>
      </w:pPr>
      <w:r w:rsidRPr="00DB15CE">
        <w:rPr>
          <w:rFonts w:ascii="SKF Chevin Medium" w:eastAsia="幼圆" w:hAnsi="SKF Chevin Medium"/>
          <w:color w:val="002850" w:themeColor="accent3"/>
          <w:sz w:val="24"/>
        </w:rPr>
        <w:t>斯</w:t>
      </w:r>
      <w:proofErr w:type="gramStart"/>
      <w:r w:rsidRPr="00DB15CE">
        <w:rPr>
          <w:rFonts w:ascii="SKF Chevin Medium" w:eastAsia="幼圆" w:hAnsi="SKF Chevin Medium"/>
          <w:color w:val="002850" w:themeColor="accent3"/>
          <w:sz w:val="24"/>
        </w:rPr>
        <w:t>凯</w:t>
      </w:r>
      <w:proofErr w:type="gramEnd"/>
      <w:r w:rsidRPr="00DB15CE">
        <w:rPr>
          <w:rFonts w:ascii="SKF Chevin Medium" w:eastAsia="幼圆" w:hAnsi="SKF Chevin Medium"/>
          <w:color w:val="002850" w:themeColor="accent3"/>
          <w:sz w:val="24"/>
        </w:rPr>
        <w:t>孚芜湖位于安徽省芜湖市经济技术开发区，交通便利。公司设备精湛，工艺先进，具有良好的管理体系和服务网络，向客户提供优质的产品和服务。因在中国业务快速发展的需要，我们期待管理及专业技术人才加盟。我们会为合适的候选人提供全球工作环境下具有挑战性的工作机会、具有竞争力的薪资福利，以及很好的培训和发展机会。</w:t>
      </w:r>
    </w:p>
    <w:p w:rsidR="000B11EA" w:rsidRPr="000B11EA" w:rsidRDefault="000B11EA" w:rsidP="000B4CFE">
      <w:pPr>
        <w:adjustRightInd w:val="0"/>
        <w:snapToGrid w:val="0"/>
        <w:spacing w:line="360" w:lineRule="auto"/>
        <w:rPr>
          <w:rFonts w:ascii="SKF Chevin Medium" w:eastAsia="幼圆" w:hAnsi="SKF Chevin Medium"/>
          <w:color w:val="002850" w:themeColor="accent3"/>
          <w:sz w:val="24"/>
        </w:rPr>
      </w:pPr>
    </w:p>
    <w:p w:rsidR="000B4CFE" w:rsidRDefault="000B4CFE" w:rsidP="000B4CFE">
      <w:pPr>
        <w:adjustRightInd w:val="0"/>
        <w:snapToGrid w:val="0"/>
        <w:rPr>
          <w:rFonts w:ascii="SKF Chevin Medium" w:eastAsia="幼圆" w:hAnsi="SKF Chevin Medium"/>
          <w:b/>
          <w:color w:val="002850" w:themeColor="accent3"/>
          <w:sz w:val="24"/>
        </w:rPr>
      </w:pPr>
      <w:r w:rsidRPr="000B4CFE">
        <w:rPr>
          <w:rFonts w:ascii="SKF Chevin Medium" w:eastAsia="幼圆" w:hAnsi="SKF Chevin Medium" w:hint="eastAsia"/>
          <w:b/>
          <w:color w:val="002850" w:themeColor="accent3"/>
          <w:sz w:val="24"/>
        </w:rPr>
        <w:t>招聘岗位</w:t>
      </w:r>
    </w:p>
    <w:p w:rsidR="000B4CFE" w:rsidRPr="000B4CFE" w:rsidRDefault="000B4CFE" w:rsidP="000B4CFE">
      <w:pPr>
        <w:adjustRightInd w:val="0"/>
        <w:snapToGrid w:val="0"/>
        <w:rPr>
          <w:rFonts w:ascii="SKF Chevin Medium" w:eastAsia="幼圆" w:hAnsi="SKF Chevin Medium"/>
          <w:b/>
          <w:color w:val="002850" w:themeColor="accent3"/>
          <w:sz w:val="24"/>
        </w:rPr>
      </w:pPr>
      <w:r w:rsidRPr="000B4CFE">
        <w:rPr>
          <w:rFonts w:ascii="SKF Chevin Medium" w:eastAsia="幼圆" w:hAnsi="SKF Chevin Medium" w:hint="eastAsia"/>
          <w:b/>
          <w:color w:val="002850" w:themeColor="accent3"/>
          <w:sz w:val="24"/>
        </w:rPr>
        <w:t>实习生</w:t>
      </w:r>
    </w:p>
    <w:p w:rsidR="000B4CFE" w:rsidRPr="000B4CFE" w:rsidRDefault="000B4CFE" w:rsidP="000B4CFE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  <w:r w:rsidRPr="000B4CFE">
        <w:rPr>
          <w:rFonts w:ascii="SKF Chevin Medium" w:eastAsia="幼圆" w:hAnsi="SKF Chevin Medium"/>
          <w:color w:val="002850" w:themeColor="accent3"/>
          <w:sz w:val="24"/>
        </w:rPr>
        <w:t>1</w:t>
      </w:r>
      <w:r w:rsidRPr="000B4CFE">
        <w:rPr>
          <w:rFonts w:ascii="SKF Chevin Medium" w:eastAsia="幼圆" w:hAnsi="SKF Chevin Medium" w:hint="eastAsia"/>
          <w:color w:val="002850" w:themeColor="accent3"/>
          <w:sz w:val="24"/>
        </w:rPr>
        <w:t>、学历要求：大专及以上学历（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机械、模具、</w:t>
      </w:r>
      <w:r w:rsidR="00E34FE3">
        <w:rPr>
          <w:rFonts w:ascii="SKF Chevin Medium" w:eastAsia="幼圆" w:hAnsi="SKF Chevin Medium" w:hint="eastAsia"/>
          <w:color w:val="002850" w:themeColor="accent3"/>
          <w:sz w:val="24"/>
        </w:rPr>
        <w:t>电气等</w:t>
      </w:r>
      <w:r w:rsidRPr="000B4CFE">
        <w:rPr>
          <w:rFonts w:ascii="SKF Chevin Medium" w:eastAsia="幼圆" w:hAnsi="SKF Chevin Medium" w:hint="eastAsia"/>
          <w:color w:val="002850" w:themeColor="accent3"/>
          <w:sz w:val="24"/>
        </w:rPr>
        <w:t>相关专业）</w:t>
      </w:r>
    </w:p>
    <w:p w:rsidR="000B11EA" w:rsidRPr="000B4CFE" w:rsidRDefault="000B4CFE" w:rsidP="000B4CFE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  <w:r w:rsidRPr="000B4CFE">
        <w:rPr>
          <w:rFonts w:ascii="SKF Chevin Medium" w:eastAsia="幼圆" w:hAnsi="SKF Chevin Medium" w:hint="eastAsia"/>
          <w:color w:val="002850" w:themeColor="accent3"/>
          <w:sz w:val="24"/>
        </w:rPr>
        <w:t>2</w:t>
      </w:r>
      <w:r w:rsidRPr="000B4CFE">
        <w:rPr>
          <w:rFonts w:ascii="SKF Chevin Medium" w:eastAsia="幼圆" w:hAnsi="SKF Chevin Medium" w:hint="eastAsia"/>
          <w:color w:val="002850" w:themeColor="accent3"/>
          <w:sz w:val="24"/>
        </w:rPr>
        <w:t>、年龄要求：</w:t>
      </w:r>
      <w:r w:rsidRPr="000B4CFE">
        <w:rPr>
          <w:rFonts w:ascii="SKF Chevin Medium" w:eastAsia="幼圆" w:hAnsi="SKF Chevin Medium" w:hint="eastAsia"/>
          <w:color w:val="002850" w:themeColor="accent3"/>
          <w:sz w:val="24"/>
        </w:rPr>
        <w:t>1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8</w:t>
      </w:r>
      <w:r w:rsidR="000B11EA">
        <w:rPr>
          <w:rFonts w:ascii="SKF Chevin Medium" w:eastAsia="幼圆" w:hAnsi="SKF Chevin Medium" w:hint="eastAsia"/>
          <w:color w:val="002850" w:themeColor="accent3"/>
          <w:sz w:val="24"/>
        </w:rPr>
        <w:t>周岁以上</w:t>
      </w:r>
    </w:p>
    <w:p w:rsidR="00F541D1" w:rsidRDefault="00F541D1" w:rsidP="000B4CFE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</w:p>
    <w:p w:rsidR="000B4CFE" w:rsidRDefault="00F541D1" w:rsidP="000B4CFE">
      <w:pPr>
        <w:adjustRightInd w:val="0"/>
        <w:snapToGrid w:val="0"/>
        <w:rPr>
          <w:rFonts w:ascii="SKF Chevin Medium" w:eastAsia="幼圆" w:hAnsi="SKF Chevin Medium"/>
          <w:b/>
          <w:color w:val="002850" w:themeColor="accent3"/>
          <w:sz w:val="24"/>
        </w:rPr>
      </w:pPr>
      <w:r>
        <w:rPr>
          <w:rFonts w:ascii="SKF Chevin Medium" w:eastAsia="幼圆" w:hAnsi="SKF Chevin Medium" w:hint="eastAsia"/>
          <w:b/>
          <w:color w:val="002850" w:themeColor="accent3"/>
          <w:sz w:val="24"/>
        </w:rPr>
        <w:t>培训与</w:t>
      </w:r>
      <w:r w:rsidR="000B4CFE" w:rsidRPr="000B4CFE">
        <w:rPr>
          <w:rFonts w:ascii="SKF Chevin Medium" w:eastAsia="幼圆" w:hAnsi="SKF Chevin Medium" w:hint="eastAsia"/>
          <w:b/>
          <w:color w:val="002850" w:themeColor="accent3"/>
          <w:sz w:val="24"/>
        </w:rPr>
        <w:t>发展</w:t>
      </w:r>
    </w:p>
    <w:p w:rsidR="000B4CFE" w:rsidRPr="00F541D1" w:rsidRDefault="000B11EA" w:rsidP="00F541D1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  <w:r>
        <w:rPr>
          <w:rFonts w:ascii="SKF Chevin Medium" w:eastAsia="幼圆" w:hAnsi="SKF Chevin Medium" w:hint="eastAsia"/>
          <w:color w:val="002850" w:themeColor="accent3"/>
          <w:sz w:val="24"/>
        </w:rPr>
        <w:t>1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、</w:t>
      </w:r>
      <w:r w:rsidR="000B4CFE" w:rsidRPr="00F541D1">
        <w:rPr>
          <w:rFonts w:ascii="SKF Chevin Medium" w:eastAsia="幼圆" w:hAnsi="SKF Chevin Medium" w:hint="eastAsia"/>
          <w:color w:val="002850" w:themeColor="accent3"/>
          <w:sz w:val="24"/>
        </w:rPr>
        <w:t>公司提供全方位能力提升培训</w:t>
      </w:r>
    </w:p>
    <w:p w:rsidR="00F541D1" w:rsidRDefault="000B11EA" w:rsidP="00F541D1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  <w:r>
        <w:rPr>
          <w:rFonts w:ascii="SKF Chevin Medium" w:eastAsia="幼圆" w:hAnsi="SKF Chevin Medium" w:hint="eastAsia"/>
          <w:color w:val="002850" w:themeColor="accent3"/>
          <w:sz w:val="24"/>
        </w:rPr>
        <w:t>2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、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>所有岗位优先录用在职员工</w:t>
      </w:r>
    </w:p>
    <w:p w:rsidR="00F541D1" w:rsidRDefault="00F541D1" w:rsidP="00F541D1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</w:p>
    <w:p w:rsidR="00F541D1" w:rsidRDefault="00F541D1" w:rsidP="00F541D1">
      <w:pPr>
        <w:spacing w:line="260" w:lineRule="exact"/>
        <w:rPr>
          <w:rFonts w:ascii="SKF Chevin Medium" w:eastAsia="幼圆" w:hAnsi="SKF Chevin Medium"/>
          <w:b/>
          <w:color w:val="002850" w:themeColor="accent3"/>
          <w:sz w:val="24"/>
        </w:rPr>
      </w:pPr>
      <w:r w:rsidRPr="00F541D1">
        <w:rPr>
          <w:rFonts w:ascii="SKF Chevin Medium" w:eastAsia="幼圆" w:hAnsi="SKF Chevin Medium" w:hint="eastAsia"/>
          <w:b/>
          <w:color w:val="002850" w:themeColor="accent3"/>
          <w:sz w:val="24"/>
        </w:rPr>
        <w:t>职业通道</w:t>
      </w:r>
    </w:p>
    <w:p w:rsidR="00F541D1" w:rsidRPr="00F541D1" w:rsidRDefault="000B11EA" w:rsidP="00F541D1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  <w:r>
        <w:rPr>
          <w:rFonts w:ascii="SKF Chevin Medium" w:eastAsia="幼圆" w:hAnsi="SKF Chevin Medium" w:hint="eastAsia"/>
          <w:b/>
          <w:noProof/>
          <w:color w:val="002850" w:themeColor="accent3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812016" wp14:editId="4CB8B02E">
                <wp:simplePos x="0" y="0"/>
                <wp:positionH relativeFrom="column">
                  <wp:posOffset>3063875</wp:posOffset>
                </wp:positionH>
                <wp:positionV relativeFrom="paragraph">
                  <wp:posOffset>74295</wp:posOffset>
                </wp:positionV>
                <wp:extent cx="295275" cy="0"/>
                <wp:effectExtent l="0" t="76200" r="28575" b="11430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2850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7" o:spid="_x0000_s1026" type="#_x0000_t32" style="position:absolute;left:0;text-align:left;margin-left:241.25pt;margin-top:5.85pt;width:23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" strokecolor="#002750">
                <v:stroke endarrow="open"/>
              </v:shape>
            </w:pict>
          </mc:Fallback>
        </mc:AlternateContent>
      </w:r>
      <w:r>
        <w:rPr>
          <w:rFonts w:ascii="SKF Chevin Medium" w:eastAsia="幼圆" w:hAnsi="SKF Chevin Medium" w:hint="eastAsia"/>
          <w:b/>
          <w:noProof/>
          <w:color w:val="002850" w:themeColor="accent3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8BA76" wp14:editId="5CA5EDF9">
                <wp:simplePos x="0" y="0"/>
                <wp:positionH relativeFrom="column">
                  <wp:posOffset>3892550</wp:posOffset>
                </wp:positionH>
                <wp:positionV relativeFrom="paragraph">
                  <wp:posOffset>102870</wp:posOffset>
                </wp:positionV>
                <wp:extent cx="295275" cy="0"/>
                <wp:effectExtent l="0" t="76200" r="28575" b="11430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2850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" o:spid="_x0000_s1026" type="#_x0000_t32" style="position:absolute;left:0;text-align:left;margin-left:306.5pt;margin-top:8.1pt;width:23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" strokecolor="#002750">
                <v:stroke endarrow="open"/>
              </v:shape>
            </w:pict>
          </mc:Fallback>
        </mc:AlternateContent>
      </w:r>
      <w:r>
        <w:rPr>
          <w:rFonts w:ascii="SKF Chevin Medium" w:eastAsia="幼圆" w:hAnsi="SKF Chevin Medium" w:hint="eastAsia"/>
          <w:b/>
          <w:noProof/>
          <w:color w:val="002850" w:themeColor="accent3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A750A2" wp14:editId="01CD3544">
                <wp:simplePos x="0" y="0"/>
                <wp:positionH relativeFrom="column">
                  <wp:posOffset>2387600</wp:posOffset>
                </wp:positionH>
                <wp:positionV relativeFrom="paragraph">
                  <wp:posOffset>74295</wp:posOffset>
                </wp:positionV>
                <wp:extent cx="295275" cy="0"/>
                <wp:effectExtent l="0" t="76200" r="28575" b="11430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2850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" o:spid="_x0000_s1026" type="#_x0000_t32" style="position:absolute;left:0;text-align:left;margin-left:188pt;margin-top:5.85pt;width:23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" strokecolor="#002750">
                <v:stroke endarrow="open"/>
              </v:shape>
            </w:pict>
          </mc:Fallback>
        </mc:AlternateContent>
      </w:r>
      <w:r>
        <w:rPr>
          <w:rFonts w:ascii="SKF Chevin Medium" w:eastAsia="幼圆" w:hAnsi="SKF Chevin Medium" w:hint="eastAsia"/>
          <w:b/>
          <w:noProof/>
          <w:color w:val="002850" w:themeColor="accent3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69D990" wp14:editId="2ACC409B">
                <wp:simplePos x="0" y="0"/>
                <wp:positionH relativeFrom="column">
                  <wp:posOffset>1463675</wp:posOffset>
                </wp:positionH>
                <wp:positionV relativeFrom="paragraph">
                  <wp:posOffset>102870</wp:posOffset>
                </wp:positionV>
                <wp:extent cx="295275" cy="0"/>
                <wp:effectExtent l="0" t="76200" r="28575" b="11430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115.25pt;margin-top:8.1pt;width:2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" strokecolor="#00254b [3046]">
                <v:stroke endarrow="open"/>
              </v:shape>
            </w:pict>
          </mc:Fallback>
        </mc:AlternateContent>
      </w:r>
      <w:r>
        <w:rPr>
          <w:rFonts w:ascii="SKF Chevin Medium" w:eastAsia="幼圆" w:hAnsi="SKF Chevin Medium" w:hint="eastAsia"/>
          <w:color w:val="002850" w:themeColor="accent3"/>
          <w:sz w:val="24"/>
        </w:rPr>
        <w:t>1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、</w:t>
      </w:r>
      <w:r w:rsidR="00F541D1" w:rsidRPr="00F541D1">
        <w:rPr>
          <w:rFonts w:ascii="SKF Chevin Medium" w:eastAsia="幼圆" w:hAnsi="SKF Chevin Medium" w:hint="eastAsia"/>
          <w:color w:val="002850" w:themeColor="accent3"/>
          <w:sz w:val="24"/>
        </w:rPr>
        <w:t>技术通道：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>实习生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 xml:space="preserve">      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 xml:space="preserve"> 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>正式员工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 xml:space="preserve">        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 xml:space="preserve"> 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>技师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 xml:space="preserve">     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 xml:space="preserve">   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工程师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 xml:space="preserve">         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>更高职位</w:t>
      </w:r>
    </w:p>
    <w:p w:rsidR="00F541D1" w:rsidRDefault="000B11EA" w:rsidP="00F541D1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  <w:r>
        <w:rPr>
          <w:rFonts w:ascii="SKF Chevin Medium" w:eastAsia="幼圆" w:hAnsi="SKF Chevin Medium" w:hint="eastAsia"/>
          <w:b/>
          <w:noProof/>
          <w:color w:val="002850" w:themeColor="accent3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84D87A" wp14:editId="48716DCD">
                <wp:simplePos x="0" y="0"/>
                <wp:positionH relativeFrom="column">
                  <wp:posOffset>3892550</wp:posOffset>
                </wp:positionH>
                <wp:positionV relativeFrom="paragraph">
                  <wp:posOffset>99695</wp:posOffset>
                </wp:positionV>
                <wp:extent cx="295275" cy="0"/>
                <wp:effectExtent l="0" t="76200" r="28575" b="1143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2850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1" o:spid="_x0000_s1026" type="#_x0000_t32" style="position:absolute;left:0;text-align:left;margin-left:306.5pt;margin-top:7.85pt;width:23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" strokecolor="#002750">
                <v:stroke endarrow="open"/>
              </v:shape>
            </w:pict>
          </mc:Fallback>
        </mc:AlternateContent>
      </w:r>
      <w:r>
        <w:rPr>
          <w:rFonts w:ascii="SKF Chevin Medium" w:eastAsia="幼圆" w:hAnsi="SKF Chevin Medium" w:hint="eastAsia"/>
          <w:b/>
          <w:noProof/>
          <w:color w:val="002850" w:themeColor="accent3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51A8C" wp14:editId="20F86C8A">
                <wp:simplePos x="0" y="0"/>
                <wp:positionH relativeFrom="column">
                  <wp:posOffset>3206750</wp:posOffset>
                </wp:positionH>
                <wp:positionV relativeFrom="paragraph">
                  <wp:posOffset>99695</wp:posOffset>
                </wp:positionV>
                <wp:extent cx="295275" cy="0"/>
                <wp:effectExtent l="0" t="76200" r="28575" b="1143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2850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4" o:spid="_x0000_s1026" type="#_x0000_t32" style="position:absolute;left:0;text-align:left;margin-left:252.5pt;margin-top:7.85pt;width:23.2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" strokecolor="#002750">
                <v:stroke endarrow="open"/>
              </v:shape>
            </w:pict>
          </mc:Fallback>
        </mc:AlternateContent>
      </w:r>
      <w:r>
        <w:rPr>
          <w:rFonts w:ascii="SKF Chevin Medium" w:eastAsia="幼圆" w:hAnsi="SKF Chevin Medium" w:hint="eastAsia"/>
          <w:b/>
          <w:noProof/>
          <w:color w:val="002850" w:themeColor="accent3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68B163" wp14:editId="4C6A1934">
                <wp:simplePos x="0" y="0"/>
                <wp:positionH relativeFrom="column">
                  <wp:posOffset>2387600</wp:posOffset>
                </wp:positionH>
                <wp:positionV relativeFrom="paragraph">
                  <wp:posOffset>99695</wp:posOffset>
                </wp:positionV>
                <wp:extent cx="295275" cy="0"/>
                <wp:effectExtent l="0" t="76200" r="28575" b="1143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2850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3" o:spid="_x0000_s1026" type="#_x0000_t32" style="position:absolute;left:0;text-align:left;margin-left:188pt;margin-top:7.85pt;width:23.2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" strokecolor="#002750">
                <v:stroke endarrow="open"/>
              </v:shape>
            </w:pict>
          </mc:Fallback>
        </mc:AlternateContent>
      </w:r>
      <w:r>
        <w:rPr>
          <w:rFonts w:ascii="SKF Chevin Medium" w:eastAsia="幼圆" w:hAnsi="SKF Chevin Medium" w:hint="eastAsia"/>
          <w:b/>
          <w:noProof/>
          <w:color w:val="002850" w:themeColor="accent3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55AB7F" wp14:editId="7AA0E52D">
                <wp:simplePos x="0" y="0"/>
                <wp:positionH relativeFrom="column">
                  <wp:posOffset>1463675</wp:posOffset>
                </wp:positionH>
                <wp:positionV relativeFrom="paragraph">
                  <wp:posOffset>90170</wp:posOffset>
                </wp:positionV>
                <wp:extent cx="295275" cy="0"/>
                <wp:effectExtent l="0" t="76200" r="28575" b="11430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2850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2" o:spid="_x0000_s1026" type="#_x0000_t32" style="position:absolute;left:0;text-align:left;margin-left:115.25pt;margin-top:7.1pt;width:23.2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" strokecolor="#002750">
                <v:stroke endarrow="open"/>
              </v:shape>
            </w:pict>
          </mc:Fallback>
        </mc:AlternateContent>
      </w:r>
      <w:r>
        <w:rPr>
          <w:rFonts w:ascii="SKF Chevin Medium" w:eastAsia="幼圆" w:hAnsi="SKF Chevin Medium" w:hint="eastAsia"/>
          <w:color w:val="002850" w:themeColor="accent3"/>
          <w:sz w:val="24"/>
        </w:rPr>
        <w:t>2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、</w:t>
      </w:r>
      <w:r w:rsidR="00F541D1" w:rsidRPr="00F541D1">
        <w:rPr>
          <w:rFonts w:ascii="SKF Chevin Medium" w:eastAsia="幼圆" w:hAnsi="SKF Chevin Medium" w:hint="eastAsia"/>
          <w:color w:val="002850" w:themeColor="accent3"/>
          <w:sz w:val="24"/>
        </w:rPr>
        <w:t>管理通道：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实习生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 xml:space="preserve">       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正式员工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 xml:space="preserve">         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>班组长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 xml:space="preserve">        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>主管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 xml:space="preserve">         </w:t>
      </w:r>
      <w:r w:rsidR="00F541D1">
        <w:rPr>
          <w:rFonts w:ascii="SKF Chevin Medium" w:eastAsia="幼圆" w:hAnsi="SKF Chevin Medium" w:hint="eastAsia"/>
          <w:color w:val="002850" w:themeColor="accent3"/>
          <w:sz w:val="24"/>
        </w:rPr>
        <w:t>更高职位</w:t>
      </w:r>
    </w:p>
    <w:p w:rsidR="000B11EA" w:rsidRDefault="000B11EA" w:rsidP="00F541D1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</w:p>
    <w:p w:rsidR="000B11EA" w:rsidRDefault="00C25D19" w:rsidP="00F541D1">
      <w:pPr>
        <w:spacing w:line="260" w:lineRule="exact"/>
        <w:rPr>
          <w:rFonts w:ascii="SKF Chevin Medium" w:eastAsia="幼圆" w:hAnsi="SKF Chevin Medium"/>
          <w:b/>
          <w:color w:val="002850" w:themeColor="accent3"/>
          <w:sz w:val="24"/>
        </w:rPr>
      </w:pPr>
      <w:r>
        <w:rPr>
          <w:rFonts w:ascii="SKF Chevin Medium" w:eastAsia="幼圆" w:hAnsi="SKF Chevin Medium" w:hint="eastAsia"/>
          <w:b/>
          <w:color w:val="002850" w:themeColor="accent3"/>
          <w:sz w:val="24"/>
        </w:rPr>
        <w:t>福利</w:t>
      </w:r>
      <w:r w:rsidR="000B11EA" w:rsidRPr="000B11EA">
        <w:rPr>
          <w:rFonts w:ascii="SKF Chevin Medium" w:eastAsia="幼圆" w:hAnsi="SKF Chevin Medium" w:hint="eastAsia"/>
          <w:b/>
          <w:color w:val="002850" w:themeColor="accent3"/>
          <w:sz w:val="24"/>
        </w:rPr>
        <w:t>待遇</w:t>
      </w:r>
    </w:p>
    <w:p w:rsidR="000B11EA" w:rsidRDefault="000B11EA" w:rsidP="000B11EA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  <w:r>
        <w:rPr>
          <w:rFonts w:ascii="SKF Chevin Medium" w:eastAsia="幼圆" w:hAnsi="SKF Chevin Medium" w:hint="eastAsia"/>
          <w:color w:val="002850" w:themeColor="accent3"/>
          <w:sz w:val="24"/>
        </w:rPr>
        <w:t>1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、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三班倒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8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小时，综合工资：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3000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元—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3</w:t>
      </w:r>
      <w:r w:rsidR="00E34FE3">
        <w:rPr>
          <w:rFonts w:ascii="SKF Chevin Medium" w:eastAsia="幼圆" w:hAnsi="SKF Chevin Medium" w:hint="eastAsia"/>
          <w:color w:val="002850" w:themeColor="accent3"/>
          <w:sz w:val="24"/>
        </w:rPr>
        <w:t>2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00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元</w:t>
      </w:r>
      <w:r w:rsidR="00C25D19">
        <w:rPr>
          <w:rFonts w:ascii="SKF Chevin Medium" w:eastAsia="幼圆" w:hAnsi="SKF Chevin Medium" w:hint="eastAsia"/>
          <w:color w:val="002850" w:themeColor="accent3"/>
          <w:sz w:val="24"/>
        </w:rPr>
        <w:t>，每年调薪一次</w:t>
      </w:r>
    </w:p>
    <w:p w:rsidR="000B11EA" w:rsidRPr="000B11EA" w:rsidRDefault="000B11EA" w:rsidP="000B11EA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  <w:r>
        <w:rPr>
          <w:rFonts w:ascii="SKF Chevin Medium" w:eastAsia="幼圆" w:hAnsi="SKF Chevin Medium" w:hint="eastAsia"/>
          <w:color w:val="002850" w:themeColor="accent3"/>
          <w:sz w:val="24"/>
        </w:rPr>
        <w:t>2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、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年终奖、节日津贴、防暑降温费用、免费工作餐、员工旅游及运动会、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足球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俱乐部</w:t>
      </w:r>
      <w:r>
        <w:rPr>
          <w:rFonts w:ascii="SKF Chevin Medium" w:eastAsia="幼圆" w:hAnsi="SKF Chevin Medium" w:hint="eastAsia"/>
          <w:color w:val="002850" w:themeColor="accent3"/>
          <w:sz w:val="24"/>
        </w:rPr>
        <w:t>等</w:t>
      </w:r>
      <w:r w:rsidRPr="000B11EA">
        <w:rPr>
          <w:rFonts w:ascii="SKF Chevin Medium" w:eastAsia="幼圆" w:hAnsi="SKF Chevin Medium" w:hint="eastAsia"/>
          <w:color w:val="002850" w:themeColor="accent3"/>
          <w:sz w:val="24"/>
        </w:rPr>
        <w:t>各种文体活动。</w:t>
      </w:r>
    </w:p>
    <w:p w:rsidR="000B4CFE" w:rsidRDefault="000B4CFE" w:rsidP="000B4CFE">
      <w:pPr>
        <w:spacing w:line="260" w:lineRule="exact"/>
        <w:rPr>
          <w:rFonts w:ascii="SKF Chevin Medium" w:eastAsia="幼圆" w:hAnsi="SKF Chevin Medium"/>
          <w:color w:val="002850" w:themeColor="accent3"/>
          <w:sz w:val="24"/>
        </w:rPr>
      </w:pPr>
    </w:p>
    <w:p w:rsidR="00E549DC" w:rsidRDefault="00E549DC" w:rsidP="000B4CFE">
      <w:pPr>
        <w:spacing w:line="260" w:lineRule="exact"/>
        <w:rPr>
          <w:rFonts w:ascii="SKF Chevin Medium" w:eastAsia="幼圆" w:hAnsi="SKF Chevin Medium"/>
          <w:b/>
          <w:color w:val="002850" w:themeColor="accent3"/>
          <w:sz w:val="24"/>
        </w:rPr>
      </w:pPr>
      <w:r w:rsidRPr="00E549DC">
        <w:rPr>
          <w:rFonts w:ascii="SKF Chevin Medium" w:eastAsia="幼圆" w:hAnsi="SKF Chevin Medium" w:hint="eastAsia"/>
          <w:b/>
          <w:color w:val="002850" w:themeColor="accent3"/>
          <w:sz w:val="24"/>
        </w:rPr>
        <w:t>联系方式</w:t>
      </w:r>
    </w:p>
    <w:p w:rsidR="000B4CFE" w:rsidRPr="000B4CFE" w:rsidRDefault="000B4CFE" w:rsidP="000B4CFE">
      <w:pPr>
        <w:adjustRightInd w:val="0"/>
        <w:snapToGrid w:val="0"/>
        <w:rPr>
          <w:rFonts w:ascii="SKF Chevin Medium" w:eastAsia="幼圆" w:hAnsi="SKF Chevin Medium"/>
          <w:color w:val="002850" w:themeColor="accent3"/>
          <w:sz w:val="24"/>
        </w:rPr>
      </w:pPr>
    </w:p>
    <w:p w:rsidR="00DB15CE" w:rsidRPr="00DB15CE" w:rsidRDefault="00DB15CE" w:rsidP="000B4CFE">
      <w:pPr>
        <w:adjustRightInd w:val="0"/>
        <w:snapToGrid w:val="0"/>
        <w:spacing w:line="360" w:lineRule="auto"/>
        <w:rPr>
          <w:rFonts w:ascii="SKF Chevin Medium" w:eastAsia="幼圆" w:hAnsi="SKF Chevin Medium"/>
          <w:color w:val="002850" w:themeColor="accent3"/>
          <w:sz w:val="24"/>
        </w:rPr>
      </w:pPr>
      <w:r w:rsidRPr="00DB15CE">
        <w:rPr>
          <w:rFonts w:ascii="SKF Chevin Medium" w:eastAsia="幼圆" w:hAnsi="SKF Chevin Medium" w:hint="eastAsia"/>
          <w:color w:val="002850" w:themeColor="accent3"/>
          <w:sz w:val="24"/>
        </w:rPr>
        <w:t>公司网址</w:t>
      </w:r>
      <w:r w:rsidRPr="00DB15CE">
        <w:rPr>
          <w:rFonts w:ascii="SKF Chevin Medium" w:eastAsia="幼圆" w:hAnsi="SKF Chevin Medium" w:hint="eastAsia"/>
          <w:color w:val="002850" w:themeColor="accent3"/>
          <w:sz w:val="24"/>
        </w:rPr>
        <w:t>:www.skf.com</w:t>
      </w:r>
      <w:r w:rsidR="00E549DC">
        <w:rPr>
          <w:rFonts w:ascii="SKF Chevin Medium" w:eastAsia="幼圆" w:hAnsi="SKF Chevin Medium" w:hint="eastAsia"/>
          <w:color w:val="002850" w:themeColor="accent3"/>
          <w:sz w:val="24"/>
        </w:rPr>
        <w:t>.cn</w:t>
      </w:r>
      <w:r w:rsidRPr="00DB15CE">
        <w:rPr>
          <w:rFonts w:ascii="SKF Chevin Medium" w:eastAsia="幼圆" w:hAnsi="SKF Chevin Medium" w:hint="eastAsia"/>
          <w:color w:val="002850" w:themeColor="accent3"/>
          <w:sz w:val="24"/>
        </w:rPr>
        <w:t xml:space="preserve">   </w:t>
      </w:r>
      <w:r w:rsidRPr="00DB15CE">
        <w:rPr>
          <w:rFonts w:ascii="SKF Chevin Medium" w:eastAsia="幼圆" w:hAnsi="SKF Chevin Medium" w:hint="eastAsia"/>
          <w:color w:val="002850" w:themeColor="accent3"/>
          <w:sz w:val="24"/>
        </w:rPr>
        <w:t>邮箱：</w:t>
      </w:r>
      <w:hyperlink r:id="rId10" w:history="1">
        <w:r w:rsidR="00E549DC" w:rsidRPr="003344ED">
          <w:rPr>
            <w:rStyle w:val="ac"/>
            <w:rFonts w:ascii="SKF Chevin Medium" w:eastAsia="幼圆" w:hAnsi="SKF Chevin Medium" w:hint="eastAsia"/>
            <w:sz w:val="24"/>
          </w:rPr>
          <w:t>yan.xie@skf.com</w:t>
        </w:r>
      </w:hyperlink>
      <w:r w:rsidR="00E549DC">
        <w:rPr>
          <w:rFonts w:ascii="SKF Chevin Medium" w:eastAsia="幼圆" w:hAnsi="SKF Chevin Medium" w:hint="eastAsia"/>
          <w:color w:val="002850" w:themeColor="accent3"/>
          <w:sz w:val="24"/>
        </w:rPr>
        <w:t xml:space="preserve">   </w:t>
      </w:r>
      <w:r w:rsidR="00E549DC">
        <w:rPr>
          <w:rFonts w:ascii="SKF Chevin Medium" w:eastAsia="幼圆" w:hAnsi="SKF Chevin Medium" w:hint="eastAsia"/>
          <w:color w:val="002850" w:themeColor="accent3"/>
          <w:sz w:val="24"/>
        </w:rPr>
        <w:t>电话</w:t>
      </w:r>
      <w:bookmarkStart w:id="0" w:name="_GoBack"/>
      <w:bookmarkEnd w:id="0"/>
      <w:r w:rsidR="00E549DC">
        <w:rPr>
          <w:rFonts w:ascii="SKF Chevin Medium" w:eastAsia="幼圆" w:hAnsi="SKF Chevin Medium" w:hint="eastAsia"/>
          <w:color w:val="002850" w:themeColor="accent3"/>
          <w:sz w:val="24"/>
        </w:rPr>
        <w:t>：</w:t>
      </w:r>
      <w:r w:rsidR="00E549DC">
        <w:rPr>
          <w:rFonts w:ascii="SKF Chevin Medium" w:eastAsia="幼圆" w:hAnsi="SKF Chevin Medium" w:hint="eastAsia"/>
          <w:color w:val="002850" w:themeColor="accent3"/>
          <w:sz w:val="24"/>
        </w:rPr>
        <w:t>0553-4981901</w:t>
      </w:r>
    </w:p>
    <w:p w:rsidR="00576B50" w:rsidRPr="00987C24" w:rsidRDefault="00576B50" w:rsidP="00987C24"/>
    <w:sectPr w:rsidR="00576B50" w:rsidRPr="00987C24" w:rsidSect="007956CA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985" w:right="1701" w:bottom="1701" w:left="1985" w:header="45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384" w:rsidRDefault="00D85384">
      <w:r>
        <w:separator/>
      </w:r>
    </w:p>
  </w:endnote>
  <w:endnote w:type="continuationSeparator" w:id="0">
    <w:p w:rsidR="00D85384" w:rsidRDefault="00D8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F Chevin Medium">
    <w:altName w:val="Arial"/>
    <w:panose1 w:val="020B0604030302020204"/>
    <w:charset w:val="00"/>
    <w:family w:val="swiss"/>
    <w:pitch w:val="variable"/>
    <w:sig w:usb0="800000EF" w:usb1="5000204A" w:usb2="00000000" w:usb3="00000000" w:csb0="00000093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C93" w:rsidRPr="00D55C3A" w:rsidRDefault="00863C93" w:rsidP="00863C93">
    <w:pPr>
      <w:tabs>
        <w:tab w:val="right" w:pos="8789"/>
      </w:tabs>
      <w:rPr>
        <w:color w:val="0066CC"/>
        <w:sz w:val="14"/>
        <w:szCs w:val="14"/>
      </w:rPr>
    </w:pPr>
    <w:r w:rsidRPr="00D55C3A">
      <w:rPr>
        <w:color w:val="0066CC"/>
        <w:sz w:val="14"/>
        <w:szCs w:val="14"/>
      </w:rPr>
      <w:fldChar w:fldCharType="begin"/>
    </w:r>
    <w:r w:rsidRPr="00D55C3A">
      <w:rPr>
        <w:color w:val="0066CC"/>
        <w:sz w:val="14"/>
        <w:szCs w:val="14"/>
      </w:rPr>
      <w:instrText xml:space="preserve"> FILENAME \* FirstCap\p  \* MERGEFORMAT </w:instrText>
    </w:r>
    <w:r w:rsidRPr="00D55C3A">
      <w:rPr>
        <w:color w:val="0066CC"/>
        <w:sz w:val="14"/>
        <w:szCs w:val="14"/>
      </w:rPr>
      <w:fldChar w:fldCharType="separate"/>
    </w:r>
    <w:r w:rsidR="00696695">
      <w:rPr>
        <w:rFonts w:hint="eastAsia"/>
        <w:noProof/>
        <w:color w:val="0066CC"/>
        <w:sz w:val="14"/>
        <w:szCs w:val="14"/>
      </w:rPr>
      <w:t>C:\</w:t>
    </w:r>
    <w:r w:rsidR="00696695">
      <w:rPr>
        <w:rFonts w:hint="eastAsia"/>
        <w:noProof/>
        <w:color w:val="0066CC"/>
        <w:sz w:val="14"/>
        <w:szCs w:val="14"/>
      </w:rPr>
      <w:t>谢燕</w:t>
    </w:r>
    <w:r w:rsidR="00696695">
      <w:rPr>
        <w:rFonts w:hint="eastAsia"/>
        <w:noProof/>
        <w:color w:val="0066CC"/>
        <w:sz w:val="14"/>
        <w:szCs w:val="14"/>
      </w:rPr>
      <w:t>\</w:t>
    </w:r>
    <w:r w:rsidR="00696695">
      <w:rPr>
        <w:rFonts w:hint="eastAsia"/>
        <w:noProof/>
        <w:color w:val="0066CC"/>
        <w:sz w:val="14"/>
        <w:szCs w:val="14"/>
      </w:rPr>
      <w:t>人事资料</w:t>
    </w:r>
    <w:r w:rsidR="00696695">
      <w:rPr>
        <w:rFonts w:hint="eastAsia"/>
        <w:noProof/>
        <w:color w:val="0066CC"/>
        <w:sz w:val="14"/>
        <w:szCs w:val="14"/>
      </w:rPr>
      <w:t>\Recruitment\</w:t>
    </w:r>
    <w:r w:rsidR="00696695">
      <w:rPr>
        <w:rFonts w:hint="eastAsia"/>
        <w:noProof/>
        <w:color w:val="0066CC"/>
        <w:sz w:val="14"/>
        <w:szCs w:val="14"/>
      </w:rPr>
      <w:t>实习生招聘</w:t>
    </w:r>
    <w:r w:rsidR="00696695">
      <w:rPr>
        <w:rFonts w:hint="eastAsia"/>
        <w:noProof/>
        <w:color w:val="0066CC"/>
        <w:sz w:val="14"/>
        <w:szCs w:val="14"/>
      </w:rPr>
      <w:t>\</w:t>
    </w:r>
    <w:r w:rsidR="00696695">
      <w:rPr>
        <w:rFonts w:hint="eastAsia"/>
        <w:noProof/>
        <w:color w:val="0066CC"/>
        <w:sz w:val="14"/>
        <w:szCs w:val="14"/>
      </w:rPr>
      <w:t>招聘简章</w:t>
    </w:r>
    <w:r w:rsidR="00696695">
      <w:rPr>
        <w:rFonts w:hint="eastAsia"/>
        <w:noProof/>
        <w:color w:val="0066CC"/>
        <w:sz w:val="14"/>
        <w:szCs w:val="14"/>
      </w:rPr>
      <w:t>.docx</w:t>
    </w:r>
    <w:r w:rsidRPr="00D55C3A">
      <w:rPr>
        <w:color w:val="0066CC"/>
        <w:sz w:val="14"/>
        <w:szCs w:val="14"/>
      </w:rPr>
      <w:fldChar w:fldCharType="end"/>
    </w:r>
    <w:r w:rsidRPr="00D55C3A">
      <w:rPr>
        <w:color w:val="0066CC"/>
        <w:sz w:val="14"/>
        <w:szCs w:val="14"/>
      </w:rPr>
      <w:tab/>
    </w:r>
    <w:r w:rsidRPr="00D55C3A">
      <w:rPr>
        <w:rStyle w:val="aa"/>
        <w:color w:val="0066CC"/>
      </w:rPr>
      <w:fldChar w:fldCharType="begin"/>
    </w:r>
    <w:r w:rsidRPr="00D55C3A">
      <w:rPr>
        <w:rStyle w:val="aa"/>
        <w:color w:val="0066CC"/>
      </w:rPr>
      <w:instrText xml:space="preserve"> PAGE </w:instrText>
    </w:r>
    <w:r w:rsidRPr="00D55C3A">
      <w:rPr>
        <w:rStyle w:val="aa"/>
        <w:color w:val="0066CC"/>
      </w:rPr>
      <w:fldChar w:fldCharType="separate"/>
    </w:r>
    <w:r w:rsidR="00E549DC">
      <w:rPr>
        <w:rStyle w:val="aa"/>
        <w:noProof/>
        <w:color w:val="0066CC"/>
      </w:rPr>
      <w:t>2</w:t>
    </w:r>
    <w:r w:rsidRPr="00D55C3A">
      <w:rPr>
        <w:rStyle w:val="aa"/>
        <w:color w:val="0066CC"/>
      </w:rPr>
      <w:fldChar w:fldCharType="end"/>
    </w:r>
    <w:r w:rsidRPr="00D55C3A">
      <w:rPr>
        <w:rStyle w:val="aa"/>
        <w:color w:val="0066CC"/>
      </w:rPr>
      <w:t xml:space="preserve"> (</w:t>
    </w:r>
    <w:r w:rsidRPr="00D55C3A">
      <w:rPr>
        <w:rStyle w:val="aa"/>
        <w:color w:val="0066CC"/>
      </w:rPr>
      <w:fldChar w:fldCharType="begin"/>
    </w:r>
    <w:r w:rsidRPr="00D55C3A">
      <w:rPr>
        <w:rStyle w:val="aa"/>
        <w:color w:val="0066CC"/>
      </w:rPr>
      <w:instrText xml:space="preserve"> NUMPAGES   \* MERGEFORMAT </w:instrText>
    </w:r>
    <w:r w:rsidRPr="00D55C3A">
      <w:rPr>
        <w:rStyle w:val="aa"/>
        <w:color w:val="0066CC"/>
      </w:rPr>
      <w:fldChar w:fldCharType="separate"/>
    </w:r>
    <w:r w:rsidR="00696695">
      <w:rPr>
        <w:rStyle w:val="aa"/>
        <w:noProof/>
        <w:color w:val="0066CC"/>
      </w:rPr>
      <w:t>1</w:t>
    </w:r>
    <w:r w:rsidRPr="00D55C3A">
      <w:rPr>
        <w:rStyle w:val="aa"/>
        <w:color w:val="0066CC"/>
      </w:rPr>
      <w:fldChar w:fldCharType="end"/>
    </w:r>
    <w:r w:rsidRPr="00D55C3A">
      <w:rPr>
        <w:rStyle w:val="aa"/>
        <w:color w:val="0066CC"/>
      </w:rPr>
      <w:t>)</w:t>
    </w:r>
  </w:p>
  <w:p w:rsidR="00863C93" w:rsidRPr="00D55C3A" w:rsidRDefault="00863C93" w:rsidP="00863C93">
    <w:pPr>
      <w:rPr>
        <w:color w:val="0066CC"/>
        <w:sz w:val="14"/>
        <w:szCs w:val="14"/>
      </w:rPr>
    </w:pPr>
    <w:r w:rsidRPr="00D55C3A">
      <w:rPr>
        <w:color w:val="0066CC"/>
        <w:sz w:val="14"/>
        <w:szCs w:val="14"/>
      </w:rPr>
      <w:t xml:space="preserve">Last Revised: </w:t>
    </w:r>
    <w:r w:rsidRPr="00D55C3A">
      <w:rPr>
        <w:color w:val="0066CC"/>
        <w:sz w:val="14"/>
        <w:szCs w:val="14"/>
      </w:rPr>
      <w:fldChar w:fldCharType="begin"/>
    </w:r>
    <w:r w:rsidRPr="00D55C3A">
      <w:rPr>
        <w:color w:val="0066CC"/>
        <w:sz w:val="14"/>
        <w:szCs w:val="14"/>
      </w:rPr>
      <w:instrText xml:space="preserve"> SAVEDATE  \* MERGEFORMAT </w:instrText>
    </w:r>
    <w:r w:rsidRPr="00D55C3A">
      <w:rPr>
        <w:color w:val="0066CC"/>
        <w:sz w:val="14"/>
        <w:szCs w:val="14"/>
      </w:rPr>
      <w:fldChar w:fldCharType="separate"/>
    </w:r>
    <w:r w:rsidR="00696695">
      <w:rPr>
        <w:noProof/>
        <w:color w:val="0066CC"/>
        <w:sz w:val="14"/>
        <w:szCs w:val="14"/>
      </w:rPr>
      <w:t>11/3/2015 4:44:00 PM</w:t>
    </w:r>
    <w:r w:rsidRPr="00D55C3A">
      <w:rPr>
        <w:noProof/>
        <w:color w:val="0066CC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C93" w:rsidRPr="00D55C3A" w:rsidRDefault="00863C93" w:rsidP="007956CA">
    <w:pPr>
      <w:tabs>
        <w:tab w:val="right" w:pos="8789"/>
      </w:tabs>
      <w:spacing w:before="1440" w:line="281" w:lineRule="auto"/>
      <w:rPr>
        <w:color w:val="0066CC"/>
        <w:sz w:val="14"/>
        <w:szCs w:val="14"/>
      </w:rPr>
    </w:pPr>
    <w:r w:rsidRPr="00D55C3A">
      <w:rPr>
        <w:color w:val="0066CC"/>
        <w:sz w:val="14"/>
        <w:szCs w:val="14"/>
      </w:rPr>
      <w:fldChar w:fldCharType="begin"/>
    </w:r>
    <w:r w:rsidRPr="00D55C3A">
      <w:rPr>
        <w:color w:val="0066CC"/>
        <w:sz w:val="14"/>
        <w:szCs w:val="14"/>
      </w:rPr>
      <w:instrText xml:space="preserve"> FILENAME \* FirstCap\p  \* MERGEFORMAT </w:instrText>
    </w:r>
    <w:r w:rsidRPr="00D55C3A">
      <w:rPr>
        <w:color w:val="0066CC"/>
        <w:sz w:val="14"/>
        <w:szCs w:val="14"/>
      </w:rPr>
      <w:fldChar w:fldCharType="separate"/>
    </w:r>
    <w:r w:rsidR="00696695">
      <w:rPr>
        <w:rFonts w:hint="eastAsia"/>
        <w:noProof/>
        <w:color w:val="0066CC"/>
        <w:sz w:val="14"/>
        <w:szCs w:val="14"/>
      </w:rPr>
      <w:t>C:\</w:t>
    </w:r>
    <w:r w:rsidR="00696695">
      <w:rPr>
        <w:rFonts w:hint="eastAsia"/>
        <w:noProof/>
        <w:color w:val="0066CC"/>
        <w:sz w:val="14"/>
        <w:szCs w:val="14"/>
      </w:rPr>
      <w:t>谢燕</w:t>
    </w:r>
    <w:r w:rsidR="00696695">
      <w:rPr>
        <w:rFonts w:hint="eastAsia"/>
        <w:noProof/>
        <w:color w:val="0066CC"/>
        <w:sz w:val="14"/>
        <w:szCs w:val="14"/>
      </w:rPr>
      <w:t>\</w:t>
    </w:r>
    <w:r w:rsidR="00696695">
      <w:rPr>
        <w:rFonts w:hint="eastAsia"/>
        <w:noProof/>
        <w:color w:val="0066CC"/>
        <w:sz w:val="14"/>
        <w:szCs w:val="14"/>
      </w:rPr>
      <w:t>人事资料</w:t>
    </w:r>
    <w:r w:rsidR="00696695">
      <w:rPr>
        <w:rFonts w:hint="eastAsia"/>
        <w:noProof/>
        <w:color w:val="0066CC"/>
        <w:sz w:val="14"/>
        <w:szCs w:val="14"/>
      </w:rPr>
      <w:t>\Recruitment\</w:t>
    </w:r>
    <w:r w:rsidR="00696695">
      <w:rPr>
        <w:rFonts w:hint="eastAsia"/>
        <w:noProof/>
        <w:color w:val="0066CC"/>
        <w:sz w:val="14"/>
        <w:szCs w:val="14"/>
      </w:rPr>
      <w:t>实习生招聘</w:t>
    </w:r>
    <w:r w:rsidR="00696695">
      <w:rPr>
        <w:rFonts w:hint="eastAsia"/>
        <w:noProof/>
        <w:color w:val="0066CC"/>
        <w:sz w:val="14"/>
        <w:szCs w:val="14"/>
      </w:rPr>
      <w:t>\</w:t>
    </w:r>
    <w:r w:rsidR="00696695">
      <w:rPr>
        <w:rFonts w:hint="eastAsia"/>
        <w:noProof/>
        <w:color w:val="0066CC"/>
        <w:sz w:val="14"/>
        <w:szCs w:val="14"/>
      </w:rPr>
      <w:t>招聘简章</w:t>
    </w:r>
    <w:r w:rsidR="00696695">
      <w:rPr>
        <w:rFonts w:hint="eastAsia"/>
        <w:noProof/>
        <w:color w:val="0066CC"/>
        <w:sz w:val="14"/>
        <w:szCs w:val="14"/>
      </w:rPr>
      <w:t>.docx</w:t>
    </w:r>
    <w:r w:rsidRPr="00D55C3A">
      <w:rPr>
        <w:color w:val="0066CC"/>
        <w:sz w:val="14"/>
        <w:szCs w:val="14"/>
      </w:rPr>
      <w:fldChar w:fldCharType="end"/>
    </w:r>
  </w:p>
  <w:p w:rsidR="00987C24" w:rsidRPr="00D55C3A" w:rsidRDefault="00863C93">
    <w:pPr>
      <w:rPr>
        <w:color w:val="0066CC"/>
        <w:sz w:val="14"/>
        <w:szCs w:val="14"/>
      </w:rPr>
    </w:pPr>
    <w:r w:rsidRPr="00D55C3A">
      <w:rPr>
        <w:color w:val="0066CC"/>
        <w:sz w:val="14"/>
        <w:szCs w:val="14"/>
      </w:rPr>
      <w:t xml:space="preserve">Last Revised: </w:t>
    </w:r>
    <w:r w:rsidRPr="00D55C3A">
      <w:rPr>
        <w:color w:val="0066CC"/>
        <w:sz w:val="14"/>
        <w:szCs w:val="14"/>
      </w:rPr>
      <w:fldChar w:fldCharType="begin"/>
    </w:r>
    <w:r w:rsidRPr="00D55C3A">
      <w:rPr>
        <w:color w:val="0066CC"/>
        <w:sz w:val="14"/>
        <w:szCs w:val="14"/>
      </w:rPr>
      <w:instrText xml:space="preserve"> SAVEDATE  \* MERGEFORMAT </w:instrText>
    </w:r>
    <w:r w:rsidRPr="00D55C3A">
      <w:rPr>
        <w:color w:val="0066CC"/>
        <w:sz w:val="14"/>
        <w:szCs w:val="14"/>
      </w:rPr>
      <w:fldChar w:fldCharType="separate"/>
    </w:r>
    <w:r w:rsidR="00696695">
      <w:rPr>
        <w:noProof/>
        <w:color w:val="0066CC"/>
        <w:sz w:val="14"/>
        <w:szCs w:val="14"/>
      </w:rPr>
      <w:t>11/3/2015 4:44:00 PM</w:t>
    </w:r>
    <w:r w:rsidRPr="00D55C3A">
      <w:rPr>
        <w:noProof/>
        <w:color w:val="0066CC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384" w:rsidRDefault="00D85384">
      <w:r>
        <w:separator/>
      </w:r>
    </w:p>
  </w:footnote>
  <w:footnote w:type="continuationSeparator" w:id="0">
    <w:p w:rsidR="00D85384" w:rsidRDefault="00D85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6ED" w:rsidRDefault="001C06ED" w:rsidP="00576B50">
    <w:pPr>
      <w:spacing w:after="960" w:line="281" w:lineRule="auto"/>
    </w:pPr>
    <w:r>
      <w:rPr>
        <w:noProof/>
        <w:sz w:val="20"/>
      </w:rPr>
      <w:drawing>
        <wp:anchor distT="0" distB="0" distL="114300" distR="114300" simplePos="0" relativeHeight="251663360" behindDoc="1" locked="0" layoutInCell="1" allowOverlap="1" wp14:anchorId="3738A2D8" wp14:editId="12CC09D8">
          <wp:simplePos x="0" y="0"/>
          <wp:positionH relativeFrom="column">
            <wp:posOffset>4446270</wp:posOffset>
          </wp:positionH>
          <wp:positionV relativeFrom="paragraph">
            <wp:posOffset>201930</wp:posOffset>
          </wp:positionV>
          <wp:extent cx="932400" cy="219600"/>
          <wp:effectExtent l="0" t="0" r="1270" b="9525"/>
          <wp:wrapNone/>
          <wp:docPr id="1" name="Picture 1" descr="S01__RBW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S01__RBW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4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6ED" w:rsidRDefault="007956CA">
    <w:r>
      <w:rPr>
        <w:noProof/>
      </w:rPr>
      <w:drawing>
        <wp:anchor distT="0" distB="0" distL="114300" distR="114300" simplePos="0" relativeHeight="251665408" behindDoc="1" locked="1" layoutInCell="1" allowOverlap="1" wp14:anchorId="7388F03F" wp14:editId="677599DB">
          <wp:simplePos x="0" y="0"/>
          <wp:positionH relativeFrom="page">
            <wp:posOffset>0</wp:posOffset>
          </wp:positionH>
          <wp:positionV relativeFrom="page">
            <wp:posOffset>3373755</wp:posOffset>
          </wp:positionV>
          <wp:extent cx="7761600" cy="5270400"/>
          <wp:effectExtent l="0" t="0" r="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S_SG Red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1600" cy="52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C06ED">
      <w:rPr>
        <w:noProof/>
        <w:sz w:val="20"/>
      </w:rPr>
      <w:drawing>
        <wp:anchor distT="0" distB="0" distL="114300" distR="114300" simplePos="0" relativeHeight="251661312" behindDoc="1" locked="0" layoutInCell="1" allowOverlap="1" wp14:anchorId="259C5D9F" wp14:editId="7AC06849">
          <wp:simplePos x="0" y="0"/>
          <wp:positionH relativeFrom="column">
            <wp:posOffset>4446270</wp:posOffset>
          </wp:positionH>
          <wp:positionV relativeFrom="paragraph">
            <wp:posOffset>201930</wp:posOffset>
          </wp:positionV>
          <wp:extent cx="932400" cy="219600"/>
          <wp:effectExtent l="0" t="0" r="1270" b="9525"/>
          <wp:wrapNone/>
          <wp:docPr id="17" name="Picture 17" descr="S01__RBW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S01__RBW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4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2671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EE4C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160D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28EC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054AC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2A0FC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A441C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C89B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5AD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E7A11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D52A24"/>
    <w:multiLevelType w:val="hybridMultilevel"/>
    <w:tmpl w:val="3474ACC8"/>
    <w:lvl w:ilvl="0" w:tplc="B218F3C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C4118BC"/>
    <w:multiLevelType w:val="hybridMultilevel"/>
    <w:tmpl w:val="D1B24AF0"/>
    <w:lvl w:ilvl="0" w:tplc="8F8EC914">
      <w:start w:val="1"/>
      <w:numFmt w:val="bullet"/>
      <w:lvlText w:val="·"/>
      <w:lvlJc w:val="left"/>
      <w:pPr>
        <w:tabs>
          <w:tab w:val="num" w:pos="927"/>
        </w:tabs>
        <w:ind w:left="851" w:hanging="28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D55796"/>
    <w:multiLevelType w:val="hybridMultilevel"/>
    <w:tmpl w:val="78140BF8"/>
    <w:lvl w:ilvl="0" w:tplc="DDF6BEB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296284"/>
    <w:multiLevelType w:val="hybridMultilevel"/>
    <w:tmpl w:val="91EC72DA"/>
    <w:lvl w:ilvl="0" w:tplc="A6BE773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2120A4B"/>
    <w:multiLevelType w:val="multilevel"/>
    <w:tmpl w:val="6A628DBA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Theme="minorHAnsi" w:hAnsiTheme="minorHAnsi" w:hint="default"/>
        <w:sz w:val="19"/>
      </w:rPr>
    </w:lvl>
    <w:lvl w:ilvl="1">
      <w:start w:val="1"/>
      <w:numFmt w:val="lowerLetter"/>
      <w:pStyle w:val="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pStyle w:val="4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86A041A"/>
    <w:multiLevelType w:val="multilevel"/>
    <w:tmpl w:val="511AED44"/>
    <w:lvl w:ilvl="0">
      <w:start w:val="1"/>
      <w:numFmt w:val="bullet"/>
      <w:pStyle w:val="a0"/>
      <w:lvlText w:val=""/>
      <w:lvlJc w:val="left"/>
      <w:pPr>
        <w:ind w:left="360" w:hanging="360"/>
      </w:pPr>
      <w:rPr>
        <w:rFonts w:ascii="Symbol" w:hAnsi="Symbol" w:hint="default"/>
        <w:color w:val="auto"/>
        <w:sz w:val="19"/>
      </w:rPr>
    </w:lvl>
    <w:lvl w:ilvl="1">
      <w:start w:val="1"/>
      <w:numFmt w:val="bullet"/>
      <w:pStyle w:val="20"/>
      <w:lvlText w:val="-"/>
      <w:lvlJc w:val="left"/>
      <w:pPr>
        <w:ind w:left="720" w:hanging="360"/>
      </w:pPr>
      <w:rPr>
        <w:rFonts w:ascii="Verdana" w:hAnsi="Verdana" w:hint="default"/>
        <w:color w:val="auto"/>
      </w:rPr>
    </w:lvl>
    <w:lvl w:ilvl="2">
      <w:start w:val="1"/>
      <w:numFmt w:val="bullet"/>
      <w:pStyle w:val="30"/>
      <w:lvlText w:val="·"/>
      <w:lvlJc w:val="left"/>
      <w:pPr>
        <w:ind w:left="1080" w:hanging="360"/>
      </w:pPr>
      <w:rPr>
        <w:rFonts w:ascii="Verdana" w:hAnsi="Verdana" w:hint="default"/>
        <w:color w:val="auto"/>
      </w:rPr>
    </w:lvl>
    <w:lvl w:ilvl="3">
      <w:start w:val="1"/>
      <w:numFmt w:val="bullet"/>
      <w:pStyle w:val="40"/>
      <w:lvlText w:val="-"/>
      <w:lvlJc w:val="left"/>
      <w:pPr>
        <w:ind w:left="1440" w:hanging="360"/>
      </w:pPr>
      <w:rPr>
        <w:rFonts w:ascii="Verdana" w:hAnsi="Verdana" w:hint="default"/>
        <w:color w:val="auto"/>
      </w:rPr>
    </w:lvl>
    <w:lvl w:ilvl="4">
      <w:start w:val="1"/>
      <w:numFmt w:val="bullet"/>
      <w:pStyle w:val="50"/>
      <w:lvlText w:val="·"/>
      <w:lvlJc w:val="left"/>
      <w:pPr>
        <w:ind w:left="1800" w:hanging="360"/>
      </w:pPr>
      <w:rPr>
        <w:rFonts w:ascii="Verdana" w:hAnsi="Verdana" w:hint="default"/>
        <w:color w:val="auto"/>
      </w:rPr>
    </w:lvl>
    <w:lvl w:ilvl="5">
      <w:start w:val="1"/>
      <w:numFmt w:val="bullet"/>
      <w:lvlText w:val="·"/>
      <w:lvlJc w:val="left"/>
      <w:pPr>
        <w:ind w:left="2160" w:hanging="360"/>
      </w:pPr>
      <w:rPr>
        <w:rFonts w:ascii="Verdana" w:hAnsi="Verdana" w:hint="default"/>
        <w:color w:val="auto"/>
      </w:rPr>
    </w:lvl>
    <w:lvl w:ilvl="6">
      <w:start w:val="1"/>
      <w:numFmt w:val="bullet"/>
      <w:lvlText w:val="·"/>
      <w:lvlJc w:val="left"/>
      <w:pPr>
        <w:ind w:left="2520" w:hanging="360"/>
      </w:pPr>
      <w:rPr>
        <w:rFonts w:ascii="Verdana" w:hAnsi="Verdana" w:hint="default"/>
        <w:color w:val="auto"/>
      </w:rPr>
    </w:lvl>
    <w:lvl w:ilvl="7">
      <w:start w:val="1"/>
      <w:numFmt w:val="bullet"/>
      <w:lvlText w:val="·"/>
      <w:lvlJc w:val="left"/>
      <w:pPr>
        <w:ind w:left="2880" w:hanging="360"/>
      </w:pPr>
      <w:rPr>
        <w:rFonts w:ascii="Verdana" w:hAnsi="Verdana" w:hint="default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ascii="Verdana" w:hAnsi="Verdana" w:hint="default"/>
        <w:color w:val="auto"/>
      </w:rPr>
    </w:lvl>
  </w:abstractNum>
  <w:abstractNum w:abstractNumId="16">
    <w:nsid w:val="479F5630"/>
    <w:multiLevelType w:val="hybridMultilevel"/>
    <w:tmpl w:val="4538C6DE"/>
    <w:lvl w:ilvl="0" w:tplc="E32CBEC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6D3211"/>
    <w:multiLevelType w:val="hybridMultilevel"/>
    <w:tmpl w:val="970C5518"/>
    <w:lvl w:ilvl="0" w:tplc="3172570A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50604F"/>
    <w:multiLevelType w:val="hybridMultilevel"/>
    <w:tmpl w:val="64FC962C"/>
    <w:lvl w:ilvl="0" w:tplc="E0303286">
      <w:start w:val="1"/>
      <w:numFmt w:val="decimal"/>
      <w:lvlText w:val="%1)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C74608"/>
    <w:multiLevelType w:val="hybridMultilevel"/>
    <w:tmpl w:val="BB3C83D8"/>
    <w:lvl w:ilvl="0" w:tplc="3A2AAFF4">
      <w:start w:val="1"/>
      <w:numFmt w:val="lowerLetter"/>
      <w:lvlText w:val="%1)"/>
      <w:lvlJc w:val="left"/>
      <w:pPr>
        <w:tabs>
          <w:tab w:val="num" w:pos="644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1155B6"/>
    <w:multiLevelType w:val="hybridMultilevel"/>
    <w:tmpl w:val="0F84ADF2"/>
    <w:lvl w:ilvl="0" w:tplc="AB906786">
      <w:start w:val="1"/>
      <w:numFmt w:val="bullet"/>
      <w:lvlText w:val="­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16"/>
  </w:num>
  <w:num w:numId="5">
    <w:abstractNumId w:val="19"/>
  </w:num>
  <w:num w:numId="6">
    <w:abstractNumId w:val="18"/>
  </w:num>
  <w:num w:numId="7">
    <w:abstractNumId w:val="17"/>
  </w:num>
  <w:num w:numId="8">
    <w:abstractNumId w:val="20"/>
  </w:num>
  <w:num w:numId="9">
    <w:abstractNumId w:val="11"/>
  </w:num>
  <w:num w:numId="10">
    <w:abstractNumId w:val="16"/>
  </w:num>
  <w:num w:numId="11">
    <w:abstractNumId w:val="19"/>
  </w:num>
  <w:num w:numId="12">
    <w:abstractNumId w:val="18"/>
  </w:num>
  <w:num w:numId="13">
    <w:abstractNumId w:val="9"/>
  </w:num>
  <w:num w:numId="14">
    <w:abstractNumId w:val="15"/>
  </w:num>
  <w:num w:numId="15">
    <w:abstractNumId w:val="7"/>
  </w:num>
  <w:num w:numId="16">
    <w:abstractNumId w:val="15"/>
  </w:num>
  <w:num w:numId="17">
    <w:abstractNumId w:val="6"/>
  </w:num>
  <w:num w:numId="18">
    <w:abstractNumId w:val="15"/>
  </w:num>
  <w:num w:numId="19">
    <w:abstractNumId w:val="5"/>
  </w:num>
  <w:num w:numId="20">
    <w:abstractNumId w:val="15"/>
  </w:num>
  <w:num w:numId="21">
    <w:abstractNumId w:val="4"/>
  </w:num>
  <w:num w:numId="22">
    <w:abstractNumId w:val="15"/>
  </w:num>
  <w:num w:numId="23">
    <w:abstractNumId w:val="8"/>
  </w:num>
  <w:num w:numId="24">
    <w:abstractNumId w:val="14"/>
  </w:num>
  <w:num w:numId="25">
    <w:abstractNumId w:val="3"/>
  </w:num>
  <w:num w:numId="26">
    <w:abstractNumId w:val="14"/>
  </w:num>
  <w:num w:numId="27">
    <w:abstractNumId w:val="2"/>
  </w:num>
  <w:num w:numId="28">
    <w:abstractNumId w:val="14"/>
  </w:num>
  <w:num w:numId="29">
    <w:abstractNumId w:val="1"/>
  </w:num>
  <w:num w:numId="30">
    <w:abstractNumId w:val="14"/>
  </w:num>
  <w:num w:numId="31">
    <w:abstractNumId w:val="0"/>
  </w:num>
  <w:num w:numId="32">
    <w:abstractNumId w:val="14"/>
  </w:num>
  <w:num w:numId="33">
    <w:abstractNumId w:val="12"/>
  </w:num>
  <w:num w:numId="34">
    <w:abstractNumId w:val="1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5CE"/>
    <w:rsid w:val="00024E4F"/>
    <w:rsid w:val="0005309F"/>
    <w:rsid w:val="00056C51"/>
    <w:rsid w:val="000577AF"/>
    <w:rsid w:val="00084232"/>
    <w:rsid w:val="0009628E"/>
    <w:rsid w:val="00096FE7"/>
    <w:rsid w:val="000A7EFC"/>
    <w:rsid w:val="000B11EA"/>
    <w:rsid w:val="000B3EEA"/>
    <w:rsid w:val="000B4CFE"/>
    <w:rsid w:val="000C0461"/>
    <w:rsid w:val="000E7347"/>
    <w:rsid w:val="00102B11"/>
    <w:rsid w:val="00111D86"/>
    <w:rsid w:val="00116BA4"/>
    <w:rsid w:val="001176DF"/>
    <w:rsid w:val="00126C46"/>
    <w:rsid w:val="00150A58"/>
    <w:rsid w:val="00150F43"/>
    <w:rsid w:val="00170F9F"/>
    <w:rsid w:val="00182CCD"/>
    <w:rsid w:val="00190741"/>
    <w:rsid w:val="001A19BC"/>
    <w:rsid w:val="001C06ED"/>
    <w:rsid w:val="001D4674"/>
    <w:rsid w:val="001E1446"/>
    <w:rsid w:val="00215BFB"/>
    <w:rsid w:val="00244A7E"/>
    <w:rsid w:val="00255B19"/>
    <w:rsid w:val="00257CE0"/>
    <w:rsid w:val="00285BE4"/>
    <w:rsid w:val="002B7DA1"/>
    <w:rsid w:val="002C5DD6"/>
    <w:rsid w:val="002D0BF4"/>
    <w:rsid w:val="002E1156"/>
    <w:rsid w:val="002F1B7D"/>
    <w:rsid w:val="003073EB"/>
    <w:rsid w:val="003255A4"/>
    <w:rsid w:val="00343200"/>
    <w:rsid w:val="00397216"/>
    <w:rsid w:val="00397F70"/>
    <w:rsid w:val="003A18C8"/>
    <w:rsid w:val="003A6577"/>
    <w:rsid w:val="003C3FDE"/>
    <w:rsid w:val="003E5A5A"/>
    <w:rsid w:val="003E632E"/>
    <w:rsid w:val="00411C98"/>
    <w:rsid w:val="00427166"/>
    <w:rsid w:val="0043249E"/>
    <w:rsid w:val="00433BBC"/>
    <w:rsid w:val="00437540"/>
    <w:rsid w:val="00437A38"/>
    <w:rsid w:val="00437DC9"/>
    <w:rsid w:val="00452903"/>
    <w:rsid w:val="00453645"/>
    <w:rsid w:val="00455BE3"/>
    <w:rsid w:val="00482DEE"/>
    <w:rsid w:val="004952A8"/>
    <w:rsid w:val="004A669C"/>
    <w:rsid w:val="004B1FE9"/>
    <w:rsid w:val="004B2F07"/>
    <w:rsid w:val="004B5549"/>
    <w:rsid w:val="004B616C"/>
    <w:rsid w:val="004B7D7B"/>
    <w:rsid w:val="004D7C90"/>
    <w:rsid w:val="004E382F"/>
    <w:rsid w:val="00502BE4"/>
    <w:rsid w:val="00512738"/>
    <w:rsid w:val="00513AB8"/>
    <w:rsid w:val="00524F24"/>
    <w:rsid w:val="00534209"/>
    <w:rsid w:val="00561978"/>
    <w:rsid w:val="00562947"/>
    <w:rsid w:val="0057087E"/>
    <w:rsid w:val="005734AA"/>
    <w:rsid w:val="00576B50"/>
    <w:rsid w:val="00580F80"/>
    <w:rsid w:val="005A1BD7"/>
    <w:rsid w:val="005A7376"/>
    <w:rsid w:val="005B251D"/>
    <w:rsid w:val="005D2283"/>
    <w:rsid w:val="005E73E2"/>
    <w:rsid w:val="006023B9"/>
    <w:rsid w:val="00615C1F"/>
    <w:rsid w:val="00620A0B"/>
    <w:rsid w:val="0063712C"/>
    <w:rsid w:val="006372FC"/>
    <w:rsid w:val="00641353"/>
    <w:rsid w:val="006459C3"/>
    <w:rsid w:val="00683EC4"/>
    <w:rsid w:val="00696695"/>
    <w:rsid w:val="006A2EE5"/>
    <w:rsid w:val="006A7646"/>
    <w:rsid w:val="006C2E4D"/>
    <w:rsid w:val="006C3055"/>
    <w:rsid w:val="006D2B2E"/>
    <w:rsid w:val="006F46BE"/>
    <w:rsid w:val="00702DCF"/>
    <w:rsid w:val="00724715"/>
    <w:rsid w:val="007277FB"/>
    <w:rsid w:val="0073316D"/>
    <w:rsid w:val="00756EA3"/>
    <w:rsid w:val="007748EC"/>
    <w:rsid w:val="00784A64"/>
    <w:rsid w:val="0079305D"/>
    <w:rsid w:val="007956CA"/>
    <w:rsid w:val="007A524A"/>
    <w:rsid w:val="007B47FC"/>
    <w:rsid w:val="00833205"/>
    <w:rsid w:val="0083760F"/>
    <w:rsid w:val="0085367D"/>
    <w:rsid w:val="0086218E"/>
    <w:rsid w:val="00863C93"/>
    <w:rsid w:val="008A5D79"/>
    <w:rsid w:val="008C39CB"/>
    <w:rsid w:val="008C5F3C"/>
    <w:rsid w:val="008F4F25"/>
    <w:rsid w:val="0090793B"/>
    <w:rsid w:val="00914826"/>
    <w:rsid w:val="009322BA"/>
    <w:rsid w:val="00932E0E"/>
    <w:rsid w:val="00935891"/>
    <w:rsid w:val="00946C3F"/>
    <w:rsid w:val="00983889"/>
    <w:rsid w:val="00984A66"/>
    <w:rsid w:val="00987C24"/>
    <w:rsid w:val="009C36CC"/>
    <w:rsid w:val="009D1159"/>
    <w:rsid w:val="009D5C11"/>
    <w:rsid w:val="009D78F9"/>
    <w:rsid w:val="009F4B6C"/>
    <w:rsid w:val="00A14ADF"/>
    <w:rsid w:val="00AB283E"/>
    <w:rsid w:val="00AB4667"/>
    <w:rsid w:val="00AB49A0"/>
    <w:rsid w:val="00AC1A24"/>
    <w:rsid w:val="00AF613A"/>
    <w:rsid w:val="00B16A99"/>
    <w:rsid w:val="00B343F3"/>
    <w:rsid w:val="00B41CB8"/>
    <w:rsid w:val="00B44FFC"/>
    <w:rsid w:val="00B45572"/>
    <w:rsid w:val="00B62C03"/>
    <w:rsid w:val="00B64412"/>
    <w:rsid w:val="00BA587D"/>
    <w:rsid w:val="00BB2459"/>
    <w:rsid w:val="00BB7135"/>
    <w:rsid w:val="00BC4985"/>
    <w:rsid w:val="00BF0A9B"/>
    <w:rsid w:val="00BF18F5"/>
    <w:rsid w:val="00BF39D6"/>
    <w:rsid w:val="00C12012"/>
    <w:rsid w:val="00C25D19"/>
    <w:rsid w:val="00C25FFA"/>
    <w:rsid w:val="00C71125"/>
    <w:rsid w:val="00C8603D"/>
    <w:rsid w:val="00CF0F1E"/>
    <w:rsid w:val="00CF4F3B"/>
    <w:rsid w:val="00CF511C"/>
    <w:rsid w:val="00D0616C"/>
    <w:rsid w:val="00D1035C"/>
    <w:rsid w:val="00D23006"/>
    <w:rsid w:val="00D31DD5"/>
    <w:rsid w:val="00D36783"/>
    <w:rsid w:val="00D43A8C"/>
    <w:rsid w:val="00D55C3A"/>
    <w:rsid w:val="00D56E48"/>
    <w:rsid w:val="00D5703D"/>
    <w:rsid w:val="00D7232B"/>
    <w:rsid w:val="00D736B3"/>
    <w:rsid w:val="00D85384"/>
    <w:rsid w:val="00D900D0"/>
    <w:rsid w:val="00DB15CE"/>
    <w:rsid w:val="00DC1F8E"/>
    <w:rsid w:val="00DC37C3"/>
    <w:rsid w:val="00DD0441"/>
    <w:rsid w:val="00DF66BA"/>
    <w:rsid w:val="00E22A2E"/>
    <w:rsid w:val="00E24582"/>
    <w:rsid w:val="00E34FE3"/>
    <w:rsid w:val="00E50064"/>
    <w:rsid w:val="00E549DC"/>
    <w:rsid w:val="00EA68AA"/>
    <w:rsid w:val="00ED136D"/>
    <w:rsid w:val="00EE2A69"/>
    <w:rsid w:val="00EE576A"/>
    <w:rsid w:val="00EE60C0"/>
    <w:rsid w:val="00F10394"/>
    <w:rsid w:val="00F17ED2"/>
    <w:rsid w:val="00F22B6A"/>
    <w:rsid w:val="00F24E62"/>
    <w:rsid w:val="00F35E27"/>
    <w:rsid w:val="00F44B65"/>
    <w:rsid w:val="00F50791"/>
    <w:rsid w:val="00F53616"/>
    <w:rsid w:val="00F541D1"/>
    <w:rsid w:val="00F751BF"/>
    <w:rsid w:val="00F83374"/>
    <w:rsid w:val="00FA06B4"/>
    <w:rsid w:val="00FB159E"/>
    <w:rsid w:val="00FB6596"/>
    <w:rsid w:val="00FC6520"/>
    <w:rsid w:val="00FD2F4A"/>
    <w:rsid w:val="00FF13D8"/>
    <w:rsid w:val="00FF4B0C"/>
    <w:rsid w:val="00FF4C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EastAsia" w:hAnsi="Verdana" w:cs="Times New Roman"/>
        <w:sz w:val="19"/>
        <w:szCs w:val="19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B15CE"/>
    <w:pPr>
      <w:widowControl w:val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styleId="1">
    <w:name w:val="heading 1"/>
    <w:basedOn w:val="a1"/>
    <w:next w:val="a1"/>
    <w:qFormat/>
    <w:rsid w:val="00EE60C0"/>
    <w:pPr>
      <w:keepNext/>
      <w:keepLines/>
      <w:pageBreakBefore/>
      <w:widowControl/>
      <w:jc w:val="left"/>
      <w:outlineLvl w:val="0"/>
    </w:pPr>
    <w:rPr>
      <w:rFonts w:ascii="Verdana" w:eastAsiaTheme="minorEastAsia" w:hAnsi="Verdana" w:cs="Arial"/>
      <w:b/>
      <w:bCs/>
      <w:kern w:val="32"/>
      <w:sz w:val="28"/>
      <w:szCs w:val="32"/>
      <w:lang w:val="sv-SE" w:eastAsia="sv-SE"/>
    </w:rPr>
  </w:style>
  <w:style w:type="paragraph" w:styleId="21">
    <w:name w:val="heading 2"/>
    <w:basedOn w:val="a1"/>
    <w:next w:val="a1"/>
    <w:qFormat/>
    <w:rsid w:val="00EE60C0"/>
    <w:pPr>
      <w:keepNext/>
      <w:keepLines/>
      <w:widowControl/>
      <w:spacing w:before="360" w:after="240"/>
      <w:jc w:val="left"/>
      <w:outlineLvl w:val="1"/>
    </w:pPr>
    <w:rPr>
      <w:rFonts w:ascii="Verdana" w:eastAsiaTheme="minorEastAsia" w:hAnsi="Verdana" w:cs="Arial"/>
      <w:b/>
      <w:bCs/>
      <w:iCs/>
      <w:kern w:val="0"/>
      <w:sz w:val="24"/>
      <w:szCs w:val="28"/>
      <w:u w:val="single"/>
      <w:lang w:val="sv-SE" w:eastAsia="sv-SE"/>
    </w:rPr>
  </w:style>
  <w:style w:type="paragraph" w:styleId="31">
    <w:name w:val="heading 3"/>
    <w:basedOn w:val="a1"/>
    <w:next w:val="a1"/>
    <w:qFormat/>
    <w:rsid w:val="00EE60C0"/>
    <w:pPr>
      <w:keepNext/>
      <w:keepLines/>
      <w:widowControl/>
      <w:spacing w:before="240" w:after="120"/>
      <w:jc w:val="left"/>
      <w:outlineLvl w:val="2"/>
    </w:pPr>
    <w:rPr>
      <w:rFonts w:ascii="Verdana" w:eastAsiaTheme="minorEastAsia" w:hAnsi="Verdana" w:cs="Arial"/>
      <w:b/>
      <w:bCs/>
      <w:kern w:val="0"/>
      <w:sz w:val="19"/>
      <w:szCs w:val="26"/>
      <w:lang w:val="sv-SE" w:eastAsia="sv-SE"/>
    </w:rPr>
  </w:style>
  <w:style w:type="paragraph" w:styleId="41">
    <w:name w:val="heading 4"/>
    <w:basedOn w:val="a1"/>
    <w:next w:val="a1"/>
    <w:qFormat/>
    <w:rsid w:val="00EE60C0"/>
    <w:pPr>
      <w:keepNext/>
      <w:keepLines/>
      <w:widowControl/>
      <w:spacing w:before="120" w:after="120"/>
      <w:jc w:val="left"/>
      <w:outlineLvl w:val="3"/>
    </w:pPr>
    <w:rPr>
      <w:rFonts w:ascii="Verdana" w:eastAsiaTheme="minorEastAsia" w:hAnsi="Verdana"/>
      <w:b/>
      <w:bCs/>
      <w:kern w:val="0"/>
      <w:sz w:val="19"/>
      <w:szCs w:val="28"/>
      <w:u w:val="single"/>
      <w:lang w:val="sv-SE" w:eastAsia="sv-S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semiHidden/>
    <w:rsid w:val="00784A64"/>
    <w:pPr>
      <w:widowControl/>
      <w:tabs>
        <w:tab w:val="center" w:pos="4536"/>
        <w:tab w:val="right" w:pos="9072"/>
      </w:tabs>
      <w:spacing w:line="240" w:lineRule="exact"/>
      <w:jc w:val="left"/>
    </w:pPr>
    <w:rPr>
      <w:rFonts w:ascii="Verdana" w:eastAsiaTheme="minorEastAsia" w:hAnsi="Verdana"/>
      <w:kern w:val="0"/>
      <w:sz w:val="16"/>
      <w:szCs w:val="19"/>
      <w:lang w:val="sv-SE" w:eastAsia="sv-SE"/>
    </w:rPr>
  </w:style>
  <w:style w:type="paragraph" w:styleId="a0">
    <w:name w:val="List Bullet"/>
    <w:basedOn w:val="a1"/>
    <w:qFormat/>
    <w:rsid w:val="00683EC4"/>
    <w:pPr>
      <w:widowControl/>
      <w:numPr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20">
    <w:name w:val="List Bullet 2"/>
    <w:basedOn w:val="a1"/>
    <w:qFormat/>
    <w:rsid w:val="00683EC4"/>
    <w:pPr>
      <w:widowControl/>
      <w:numPr>
        <w:ilvl w:val="1"/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30">
    <w:name w:val="List Bullet 3"/>
    <w:basedOn w:val="a1"/>
    <w:qFormat/>
    <w:rsid w:val="00683EC4"/>
    <w:pPr>
      <w:widowControl/>
      <w:numPr>
        <w:ilvl w:val="2"/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customStyle="1" w:styleId="HangIndent">
    <w:name w:val="Hang Indent"/>
    <w:basedOn w:val="a1"/>
    <w:qFormat/>
    <w:rsid w:val="00EE60C0"/>
    <w:pPr>
      <w:widowControl/>
      <w:tabs>
        <w:tab w:val="left" w:pos="2608"/>
      </w:tabs>
      <w:spacing w:before="120" w:line="280" w:lineRule="auto"/>
      <w:ind w:left="2608" w:hanging="2608"/>
      <w:jc w:val="left"/>
    </w:pPr>
    <w:rPr>
      <w:rFonts w:ascii="Verdana" w:eastAsiaTheme="minorEastAsia" w:hAnsi="Verdana"/>
      <w:kern w:val="0"/>
      <w:sz w:val="19"/>
      <w:szCs w:val="19"/>
      <w:lang w:val="sv-SE" w:eastAsia="sv-SE"/>
    </w:rPr>
  </w:style>
  <w:style w:type="paragraph" w:styleId="40">
    <w:name w:val="List Bullet 4"/>
    <w:basedOn w:val="a1"/>
    <w:semiHidden/>
    <w:rsid w:val="00683EC4"/>
    <w:pPr>
      <w:widowControl/>
      <w:numPr>
        <w:ilvl w:val="3"/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50">
    <w:name w:val="List Bullet 5"/>
    <w:basedOn w:val="a1"/>
    <w:semiHidden/>
    <w:rsid w:val="00683EC4"/>
    <w:pPr>
      <w:widowControl/>
      <w:numPr>
        <w:ilvl w:val="4"/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a">
    <w:name w:val="List Number"/>
    <w:basedOn w:val="a1"/>
    <w:qFormat/>
    <w:rsid w:val="00683EC4"/>
    <w:pPr>
      <w:widowControl/>
      <w:numPr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a6">
    <w:name w:val="Balloon Text"/>
    <w:basedOn w:val="a1"/>
    <w:link w:val="Char"/>
    <w:semiHidden/>
    <w:rsid w:val="00AB4667"/>
    <w:pPr>
      <w:widowControl/>
      <w:jc w:val="left"/>
    </w:pPr>
    <w:rPr>
      <w:rFonts w:ascii="Tahoma" w:eastAsiaTheme="minorEastAsia" w:hAnsi="Tahoma" w:cs="Tahoma"/>
      <w:kern w:val="0"/>
      <w:sz w:val="16"/>
      <w:szCs w:val="16"/>
      <w:lang w:val="sv-SE" w:eastAsia="sv-SE"/>
    </w:rPr>
  </w:style>
  <w:style w:type="character" w:customStyle="1" w:styleId="Char">
    <w:name w:val="批注框文本 Char"/>
    <w:basedOn w:val="a2"/>
    <w:link w:val="a6"/>
    <w:semiHidden/>
    <w:rsid w:val="0086218E"/>
    <w:rPr>
      <w:rFonts w:ascii="Tahoma" w:hAnsi="Tahoma" w:cs="Tahoma"/>
      <w:sz w:val="16"/>
      <w:szCs w:val="16"/>
    </w:rPr>
  </w:style>
  <w:style w:type="character" w:styleId="a7">
    <w:name w:val="Placeholder Text"/>
    <w:basedOn w:val="a2"/>
    <w:uiPriority w:val="99"/>
    <w:semiHidden/>
    <w:rsid w:val="0057087E"/>
    <w:rPr>
      <w:color w:val="808080"/>
    </w:rPr>
  </w:style>
  <w:style w:type="table" w:styleId="a8">
    <w:name w:val="Table Grid"/>
    <w:basedOn w:val="a3"/>
    <w:rsid w:val="005E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1"/>
    <w:link w:val="Char0"/>
    <w:semiHidden/>
    <w:rsid w:val="00863C93"/>
    <w:pPr>
      <w:widowControl/>
      <w:tabs>
        <w:tab w:val="center" w:pos="4703"/>
        <w:tab w:val="right" w:pos="9406"/>
      </w:tabs>
      <w:jc w:val="left"/>
    </w:pPr>
    <w:rPr>
      <w:rFonts w:ascii="Verdana" w:eastAsiaTheme="minorEastAsia" w:hAnsi="Verdana"/>
      <w:kern w:val="0"/>
      <w:sz w:val="19"/>
      <w:szCs w:val="19"/>
      <w:lang w:val="sv-SE" w:eastAsia="sv-SE"/>
    </w:rPr>
  </w:style>
  <w:style w:type="character" w:customStyle="1" w:styleId="Char0">
    <w:name w:val="页眉 Char"/>
    <w:basedOn w:val="a2"/>
    <w:link w:val="a9"/>
    <w:semiHidden/>
    <w:rsid w:val="0086218E"/>
  </w:style>
  <w:style w:type="character" w:styleId="aa">
    <w:name w:val="page number"/>
    <w:basedOn w:val="a2"/>
    <w:semiHidden/>
    <w:rsid w:val="00863C93"/>
    <w:rPr>
      <w:rFonts w:ascii="Verdana" w:hAnsi="Verdana"/>
      <w:sz w:val="19"/>
    </w:rPr>
  </w:style>
  <w:style w:type="paragraph" w:styleId="2">
    <w:name w:val="List Number 2"/>
    <w:basedOn w:val="a1"/>
    <w:qFormat/>
    <w:rsid w:val="00683EC4"/>
    <w:pPr>
      <w:widowControl/>
      <w:numPr>
        <w:ilvl w:val="1"/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3">
    <w:name w:val="List Number 3"/>
    <w:basedOn w:val="a1"/>
    <w:qFormat/>
    <w:rsid w:val="00683EC4"/>
    <w:pPr>
      <w:widowControl/>
      <w:numPr>
        <w:ilvl w:val="2"/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4">
    <w:name w:val="List Number 4"/>
    <w:basedOn w:val="a1"/>
    <w:semiHidden/>
    <w:rsid w:val="00683EC4"/>
    <w:pPr>
      <w:widowControl/>
      <w:numPr>
        <w:ilvl w:val="3"/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5">
    <w:name w:val="List Number 5"/>
    <w:basedOn w:val="a1"/>
    <w:semiHidden/>
    <w:rsid w:val="00683EC4"/>
    <w:pPr>
      <w:widowControl/>
      <w:numPr>
        <w:ilvl w:val="4"/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ab">
    <w:name w:val="List Paragraph"/>
    <w:basedOn w:val="a1"/>
    <w:uiPriority w:val="34"/>
    <w:rsid w:val="000B4CFE"/>
    <w:pPr>
      <w:ind w:firstLineChars="200" w:firstLine="420"/>
    </w:pPr>
  </w:style>
  <w:style w:type="character" w:styleId="ac">
    <w:name w:val="Hyperlink"/>
    <w:basedOn w:val="a2"/>
    <w:rsid w:val="00E549DC"/>
    <w:rPr>
      <w:color w:val="3385D6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EastAsia" w:hAnsi="Verdana" w:cs="Times New Roman"/>
        <w:sz w:val="19"/>
        <w:szCs w:val="19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B15CE"/>
    <w:pPr>
      <w:widowControl w:val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styleId="1">
    <w:name w:val="heading 1"/>
    <w:basedOn w:val="a1"/>
    <w:next w:val="a1"/>
    <w:qFormat/>
    <w:rsid w:val="00EE60C0"/>
    <w:pPr>
      <w:keepNext/>
      <w:keepLines/>
      <w:pageBreakBefore/>
      <w:widowControl/>
      <w:jc w:val="left"/>
      <w:outlineLvl w:val="0"/>
    </w:pPr>
    <w:rPr>
      <w:rFonts w:ascii="Verdana" w:eastAsiaTheme="minorEastAsia" w:hAnsi="Verdana" w:cs="Arial"/>
      <w:b/>
      <w:bCs/>
      <w:kern w:val="32"/>
      <w:sz w:val="28"/>
      <w:szCs w:val="32"/>
      <w:lang w:val="sv-SE" w:eastAsia="sv-SE"/>
    </w:rPr>
  </w:style>
  <w:style w:type="paragraph" w:styleId="21">
    <w:name w:val="heading 2"/>
    <w:basedOn w:val="a1"/>
    <w:next w:val="a1"/>
    <w:qFormat/>
    <w:rsid w:val="00EE60C0"/>
    <w:pPr>
      <w:keepNext/>
      <w:keepLines/>
      <w:widowControl/>
      <w:spacing w:before="360" w:after="240"/>
      <w:jc w:val="left"/>
      <w:outlineLvl w:val="1"/>
    </w:pPr>
    <w:rPr>
      <w:rFonts w:ascii="Verdana" w:eastAsiaTheme="minorEastAsia" w:hAnsi="Verdana" w:cs="Arial"/>
      <w:b/>
      <w:bCs/>
      <w:iCs/>
      <w:kern w:val="0"/>
      <w:sz w:val="24"/>
      <w:szCs w:val="28"/>
      <w:u w:val="single"/>
      <w:lang w:val="sv-SE" w:eastAsia="sv-SE"/>
    </w:rPr>
  </w:style>
  <w:style w:type="paragraph" w:styleId="31">
    <w:name w:val="heading 3"/>
    <w:basedOn w:val="a1"/>
    <w:next w:val="a1"/>
    <w:qFormat/>
    <w:rsid w:val="00EE60C0"/>
    <w:pPr>
      <w:keepNext/>
      <w:keepLines/>
      <w:widowControl/>
      <w:spacing w:before="240" w:after="120"/>
      <w:jc w:val="left"/>
      <w:outlineLvl w:val="2"/>
    </w:pPr>
    <w:rPr>
      <w:rFonts w:ascii="Verdana" w:eastAsiaTheme="minorEastAsia" w:hAnsi="Verdana" w:cs="Arial"/>
      <w:b/>
      <w:bCs/>
      <w:kern w:val="0"/>
      <w:sz w:val="19"/>
      <w:szCs w:val="26"/>
      <w:lang w:val="sv-SE" w:eastAsia="sv-SE"/>
    </w:rPr>
  </w:style>
  <w:style w:type="paragraph" w:styleId="41">
    <w:name w:val="heading 4"/>
    <w:basedOn w:val="a1"/>
    <w:next w:val="a1"/>
    <w:qFormat/>
    <w:rsid w:val="00EE60C0"/>
    <w:pPr>
      <w:keepNext/>
      <w:keepLines/>
      <w:widowControl/>
      <w:spacing w:before="120" w:after="120"/>
      <w:jc w:val="left"/>
      <w:outlineLvl w:val="3"/>
    </w:pPr>
    <w:rPr>
      <w:rFonts w:ascii="Verdana" w:eastAsiaTheme="minorEastAsia" w:hAnsi="Verdana"/>
      <w:b/>
      <w:bCs/>
      <w:kern w:val="0"/>
      <w:sz w:val="19"/>
      <w:szCs w:val="28"/>
      <w:u w:val="single"/>
      <w:lang w:val="sv-SE" w:eastAsia="sv-S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semiHidden/>
    <w:rsid w:val="00784A64"/>
    <w:pPr>
      <w:widowControl/>
      <w:tabs>
        <w:tab w:val="center" w:pos="4536"/>
        <w:tab w:val="right" w:pos="9072"/>
      </w:tabs>
      <w:spacing w:line="240" w:lineRule="exact"/>
      <w:jc w:val="left"/>
    </w:pPr>
    <w:rPr>
      <w:rFonts w:ascii="Verdana" w:eastAsiaTheme="minorEastAsia" w:hAnsi="Verdana"/>
      <w:kern w:val="0"/>
      <w:sz w:val="16"/>
      <w:szCs w:val="19"/>
      <w:lang w:val="sv-SE" w:eastAsia="sv-SE"/>
    </w:rPr>
  </w:style>
  <w:style w:type="paragraph" w:styleId="a0">
    <w:name w:val="List Bullet"/>
    <w:basedOn w:val="a1"/>
    <w:qFormat/>
    <w:rsid w:val="00683EC4"/>
    <w:pPr>
      <w:widowControl/>
      <w:numPr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20">
    <w:name w:val="List Bullet 2"/>
    <w:basedOn w:val="a1"/>
    <w:qFormat/>
    <w:rsid w:val="00683EC4"/>
    <w:pPr>
      <w:widowControl/>
      <w:numPr>
        <w:ilvl w:val="1"/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30">
    <w:name w:val="List Bullet 3"/>
    <w:basedOn w:val="a1"/>
    <w:qFormat/>
    <w:rsid w:val="00683EC4"/>
    <w:pPr>
      <w:widowControl/>
      <w:numPr>
        <w:ilvl w:val="2"/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customStyle="1" w:styleId="HangIndent">
    <w:name w:val="Hang Indent"/>
    <w:basedOn w:val="a1"/>
    <w:qFormat/>
    <w:rsid w:val="00EE60C0"/>
    <w:pPr>
      <w:widowControl/>
      <w:tabs>
        <w:tab w:val="left" w:pos="2608"/>
      </w:tabs>
      <w:spacing w:before="120" w:line="280" w:lineRule="auto"/>
      <w:ind w:left="2608" w:hanging="2608"/>
      <w:jc w:val="left"/>
    </w:pPr>
    <w:rPr>
      <w:rFonts w:ascii="Verdana" w:eastAsiaTheme="minorEastAsia" w:hAnsi="Verdana"/>
      <w:kern w:val="0"/>
      <w:sz w:val="19"/>
      <w:szCs w:val="19"/>
      <w:lang w:val="sv-SE" w:eastAsia="sv-SE"/>
    </w:rPr>
  </w:style>
  <w:style w:type="paragraph" w:styleId="40">
    <w:name w:val="List Bullet 4"/>
    <w:basedOn w:val="a1"/>
    <w:semiHidden/>
    <w:rsid w:val="00683EC4"/>
    <w:pPr>
      <w:widowControl/>
      <w:numPr>
        <w:ilvl w:val="3"/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50">
    <w:name w:val="List Bullet 5"/>
    <w:basedOn w:val="a1"/>
    <w:semiHidden/>
    <w:rsid w:val="00683EC4"/>
    <w:pPr>
      <w:widowControl/>
      <w:numPr>
        <w:ilvl w:val="4"/>
        <w:numId w:val="2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a">
    <w:name w:val="List Number"/>
    <w:basedOn w:val="a1"/>
    <w:qFormat/>
    <w:rsid w:val="00683EC4"/>
    <w:pPr>
      <w:widowControl/>
      <w:numPr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a6">
    <w:name w:val="Balloon Text"/>
    <w:basedOn w:val="a1"/>
    <w:link w:val="Char"/>
    <w:semiHidden/>
    <w:rsid w:val="00AB4667"/>
    <w:pPr>
      <w:widowControl/>
      <w:jc w:val="left"/>
    </w:pPr>
    <w:rPr>
      <w:rFonts w:ascii="Tahoma" w:eastAsiaTheme="minorEastAsia" w:hAnsi="Tahoma" w:cs="Tahoma"/>
      <w:kern w:val="0"/>
      <w:sz w:val="16"/>
      <w:szCs w:val="16"/>
      <w:lang w:val="sv-SE" w:eastAsia="sv-SE"/>
    </w:rPr>
  </w:style>
  <w:style w:type="character" w:customStyle="1" w:styleId="Char">
    <w:name w:val="批注框文本 Char"/>
    <w:basedOn w:val="a2"/>
    <w:link w:val="a6"/>
    <w:semiHidden/>
    <w:rsid w:val="0086218E"/>
    <w:rPr>
      <w:rFonts w:ascii="Tahoma" w:hAnsi="Tahoma" w:cs="Tahoma"/>
      <w:sz w:val="16"/>
      <w:szCs w:val="16"/>
    </w:rPr>
  </w:style>
  <w:style w:type="character" w:styleId="a7">
    <w:name w:val="Placeholder Text"/>
    <w:basedOn w:val="a2"/>
    <w:uiPriority w:val="99"/>
    <w:semiHidden/>
    <w:rsid w:val="0057087E"/>
    <w:rPr>
      <w:color w:val="808080"/>
    </w:rPr>
  </w:style>
  <w:style w:type="table" w:styleId="a8">
    <w:name w:val="Table Grid"/>
    <w:basedOn w:val="a3"/>
    <w:rsid w:val="005E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1"/>
    <w:link w:val="Char0"/>
    <w:semiHidden/>
    <w:rsid w:val="00863C93"/>
    <w:pPr>
      <w:widowControl/>
      <w:tabs>
        <w:tab w:val="center" w:pos="4703"/>
        <w:tab w:val="right" w:pos="9406"/>
      </w:tabs>
      <w:jc w:val="left"/>
    </w:pPr>
    <w:rPr>
      <w:rFonts w:ascii="Verdana" w:eastAsiaTheme="minorEastAsia" w:hAnsi="Verdana"/>
      <w:kern w:val="0"/>
      <w:sz w:val="19"/>
      <w:szCs w:val="19"/>
      <w:lang w:val="sv-SE" w:eastAsia="sv-SE"/>
    </w:rPr>
  </w:style>
  <w:style w:type="character" w:customStyle="1" w:styleId="Char0">
    <w:name w:val="页眉 Char"/>
    <w:basedOn w:val="a2"/>
    <w:link w:val="a9"/>
    <w:semiHidden/>
    <w:rsid w:val="0086218E"/>
  </w:style>
  <w:style w:type="character" w:styleId="aa">
    <w:name w:val="page number"/>
    <w:basedOn w:val="a2"/>
    <w:semiHidden/>
    <w:rsid w:val="00863C93"/>
    <w:rPr>
      <w:rFonts w:ascii="Verdana" w:hAnsi="Verdana"/>
      <w:sz w:val="19"/>
    </w:rPr>
  </w:style>
  <w:style w:type="paragraph" w:styleId="2">
    <w:name w:val="List Number 2"/>
    <w:basedOn w:val="a1"/>
    <w:qFormat/>
    <w:rsid w:val="00683EC4"/>
    <w:pPr>
      <w:widowControl/>
      <w:numPr>
        <w:ilvl w:val="1"/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3">
    <w:name w:val="List Number 3"/>
    <w:basedOn w:val="a1"/>
    <w:qFormat/>
    <w:rsid w:val="00683EC4"/>
    <w:pPr>
      <w:widowControl/>
      <w:numPr>
        <w:ilvl w:val="2"/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4">
    <w:name w:val="List Number 4"/>
    <w:basedOn w:val="a1"/>
    <w:semiHidden/>
    <w:rsid w:val="00683EC4"/>
    <w:pPr>
      <w:widowControl/>
      <w:numPr>
        <w:ilvl w:val="3"/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5">
    <w:name w:val="List Number 5"/>
    <w:basedOn w:val="a1"/>
    <w:semiHidden/>
    <w:rsid w:val="00683EC4"/>
    <w:pPr>
      <w:widowControl/>
      <w:numPr>
        <w:ilvl w:val="4"/>
        <w:numId w:val="32"/>
      </w:numPr>
      <w:spacing w:line="280" w:lineRule="auto"/>
      <w:contextualSpacing/>
      <w:jc w:val="left"/>
    </w:pPr>
    <w:rPr>
      <w:rFonts w:ascii="Verdana" w:eastAsiaTheme="minorEastAsia" w:hAnsi="Verdana"/>
      <w:kern w:val="0"/>
      <w:sz w:val="19"/>
      <w:szCs w:val="19"/>
      <w:lang w:val="sv-SE"/>
    </w:rPr>
  </w:style>
  <w:style w:type="paragraph" w:styleId="ab">
    <w:name w:val="List Paragraph"/>
    <w:basedOn w:val="a1"/>
    <w:uiPriority w:val="34"/>
    <w:rsid w:val="000B4CFE"/>
    <w:pPr>
      <w:ind w:firstLineChars="200" w:firstLine="420"/>
    </w:pPr>
  </w:style>
  <w:style w:type="character" w:styleId="ac">
    <w:name w:val="Hyperlink"/>
    <w:basedOn w:val="a2"/>
    <w:rsid w:val="00E549DC"/>
    <w:rPr>
      <w:color w:val="3385D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yan.xie@skf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SKF\SKF%20Templates\SKF%20Templates%20Letter\SKF%20Plane%20supergraphic%20colour%20Letter%202.1.dotx" TargetMode="External"/></Relationships>
</file>

<file path=word/theme/theme1.xml><?xml version="1.0" encoding="utf-8"?>
<a:theme xmlns:a="http://schemas.openxmlformats.org/drawingml/2006/main" name="SKF Standard">
  <a:themeElements>
    <a:clrScheme name="SKF Blue">
      <a:dk1>
        <a:srgbClr val="0066CC"/>
      </a:dk1>
      <a:lt1>
        <a:srgbClr val="FFFFFF"/>
      </a:lt1>
      <a:dk2>
        <a:srgbClr val="FA0000"/>
      </a:dk2>
      <a:lt2>
        <a:srgbClr val="878786"/>
      </a:lt2>
      <a:accent1>
        <a:srgbClr val="CACAC9"/>
      </a:accent1>
      <a:accent2>
        <a:srgbClr val="84C24D"/>
      </a:accent2>
      <a:accent3>
        <a:srgbClr val="002850"/>
      </a:accent3>
      <a:accent4>
        <a:srgbClr val="00366C"/>
      </a:accent4>
      <a:accent5>
        <a:srgbClr val="1E5892"/>
      </a:accent5>
      <a:accent6>
        <a:srgbClr val="5B9DDF"/>
      </a:accent6>
      <a:hlink>
        <a:srgbClr val="3385D6"/>
      </a:hlink>
      <a:folHlink>
        <a:srgbClr val="B3D1F0"/>
      </a:folHlink>
    </a:clrScheme>
    <a:fontScheme name="SKF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>
  <Reference/>
  <Addressee/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A1C7280B-A4F4-4EBD-8C17-CDAE97E2E9B2}">
  <ds:schemaRefs/>
</ds:datastoreItem>
</file>

<file path=customXml/itemProps2.xml><?xml version="1.0" encoding="utf-8"?>
<ds:datastoreItem xmlns:ds="http://schemas.openxmlformats.org/officeDocument/2006/customXml" ds:itemID="{E279D5FD-DE80-458B-BBA7-3316194ED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SKF Plane supergraphic colour Letter 2.1.dotx</Template>
  <TotalTime>43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SKF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Xie</dc:creator>
  <dc:description>Office 2010</dc:description>
  <cp:lastModifiedBy>Yan Xie</cp:lastModifiedBy>
  <cp:revision>6</cp:revision>
  <cp:lastPrinted>2015-11-03T08:44:00Z</cp:lastPrinted>
  <dcterms:created xsi:type="dcterms:W3CDTF">2015-01-19T03:50:00Z</dcterms:created>
  <dcterms:modified xsi:type="dcterms:W3CDTF">2015-11-03T08:44:00Z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dressee" linkTarget="Addressee">
    <vt:lpwstr>Click and type addressee</vt:lpwstr>
  </property>
  <property fmtid="{D5CDD505-2E9C-101B-9397-08002B2CF9AE}" pid="3" name="Reference" linkTarget="Reference">
    <vt:lpwstr>Click and type reference</vt:lpwstr>
  </property>
</Properties>
</file>